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53DB8" w14:textId="20A966B8" w:rsidR="00F93E26" w:rsidRDefault="0082057E" w:rsidP="00E76932">
      <w:pPr>
        <w:jc w:val="both"/>
        <w:sectPr w:rsidR="00F93E26" w:rsidSect="00F93E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292672" behindDoc="0" locked="0" layoutInCell="1" allowOverlap="1" wp14:anchorId="62A00C93" wp14:editId="38C21020">
                <wp:simplePos x="0" y="0"/>
                <wp:positionH relativeFrom="column">
                  <wp:posOffset>862330</wp:posOffset>
                </wp:positionH>
                <wp:positionV relativeFrom="paragraph">
                  <wp:posOffset>309880</wp:posOffset>
                </wp:positionV>
                <wp:extent cx="5629275" cy="552450"/>
                <wp:effectExtent l="0" t="0" r="9525" b="0"/>
                <wp:wrapThrough wrapText="bothSides">
                  <wp:wrapPolygon edited="0">
                    <wp:start x="0" y="0"/>
                    <wp:lineTo x="0" y="20855"/>
                    <wp:lineTo x="21563" y="20855"/>
                    <wp:lineTo x="21563" y="0"/>
                    <wp:lineTo x="0" y="0"/>
                  </wp:wrapPolygon>
                </wp:wrapThrough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552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DEA364" w14:textId="77777777" w:rsidR="00533C46" w:rsidRPr="0075570E" w:rsidRDefault="0023121E" w:rsidP="0082057E">
                            <w:pPr>
                              <w:pStyle w:val="Textedebulles"/>
                              <w:spacing w:after="113"/>
                              <w:jc w:val="center"/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42"/>
                                <w:szCs w:val="4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42"/>
                                <w:szCs w:val="4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ASSISTANTE DE GESTION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252000" tIns="4572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A00C93"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67.9pt;margin-top:24.4pt;width:443.25pt;height:43.5pt;z-index:2512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" fillcolor="#7f7f7f [1612]" stroked="f">
                <v:textbox inset="7mm,,,0">
                  <w:txbxContent>
                    <w:p w14:paraId="25DEA364" w14:textId="77777777" w:rsidR="00533C46" w:rsidRPr="0075570E" w:rsidRDefault="0023121E" w:rsidP="0082057E">
                      <w:pPr>
                        <w:pStyle w:val="Textedebulles"/>
                        <w:spacing w:after="113"/>
                        <w:jc w:val="center"/>
                        <w:rPr>
                          <w:rFonts w:ascii="Corbel" w:hAnsi="Corbel" w:cs="SegoePro-Light"/>
                          <w:b/>
                          <w:color w:val="FFFFFF" w:themeColor="background1"/>
                          <w:sz w:val="42"/>
                          <w:szCs w:val="4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rbel" w:hAnsi="Corbel" w:cs="SegoePro-Light"/>
                          <w:b/>
                          <w:color w:val="FFFFFF" w:themeColor="background1"/>
                          <w:sz w:val="42"/>
                          <w:szCs w:val="4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ASSISTANTE DE GESTION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23121E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46404A1D" wp14:editId="2F175402">
                <wp:simplePos x="0" y="0"/>
                <wp:positionH relativeFrom="column">
                  <wp:posOffset>967105</wp:posOffset>
                </wp:positionH>
                <wp:positionV relativeFrom="paragraph">
                  <wp:posOffset>-728345</wp:posOffset>
                </wp:positionV>
                <wp:extent cx="3943350" cy="835025"/>
                <wp:effectExtent l="0" t="0" r="0" b="3175"/>
                <wp:wrapSquare wrapText="bothSides"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350" cy="835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479F7" w14:textId="77777777" w:rsidR="00533C46" w:rsidRPr="0082057E" w:rsidRDefault="0023121E" w:rsidP="00E76932">
                            <w:pPr>
                              <w:pStyle w:val="Textedebulles"/>
                              <w:spacing w:line="540" w:lineRule="exact"/>
                              <w:rPr>
                                <w:rFonts w:ascii="Corbel" w:hAnsi="Corbel" w:cs="SegoePro-Light"/>
                                <w:b/>
                                <w:color w:val="F79646" w:themeColor="accent6"/>
                                <w:sz w:val="60"/>
                                <w:szCs w:val="6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057E">
                              <w:rPr>
                                <w:rFonts w:ascii="Corbel" w:hAnsi="Corbel" w:cs="SegoePro-Light"/>
                                <w:b/>
                                <w:color w:val="F79646" w:themeColor="accent6"/>
                                <w:sz w:val="60"/>
                                <w:szCs w:val="6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WEBER Marie-Laure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04A1D" id="Zone de texte 6" o:spid="_x0000_s1027" type="#_x0000_t202" style="position:absolute;left:0;text-align:left;margin-left:76.15pt;margin-top:-57.35pt;width:310.5pt;height:65.7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" filled="f" stroked="f">
                <v:textbox>
                  <w:txbxContent>
                    <w:p w14:paraId="6BB479F7" w14:textId="77777777" w:rsidR="00533C46" w:rsidRPr="0082057E" w:rsidRDefault="0023121E" w:rsidP="00E76932">
                      <w:pPr>
                        <w:pStyle w:val="Textedebulles"/>
                        <w:spacing w:line="540" w:lineRule="exact"/>
                        <w:rPr>
                          <w:rFonts w:ascii="Corbel" w:hAnsi="Corbel" w:cs="SegoePro-Light"/>
                          <w:b/>
                          <w:color w:val="F79646" w:themeColor="accent6"/>
                          <w:sz w:val="60"/>
                          <w:szCs w:val="6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2057E">
                        <w:rPr>
                          <w:rFonts w:ascii="Corbel" w:hAnsi="Corbel" w:cs="SegoePro-Light"/>
                          <w:b/>
                          <w:color w:val="F79646" w:themeColor="accent6"/>
                          <w:sz w:val="60"/>
                          <w:szCs w:val="6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WEBER Marie-Laure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5931" w:rsidRPr="00945931">
        <w:t xml:space="preserve"> </w:t>
      </w:r>
    </w:p>
    <w:p w14:paraId="4C4D7B3C" w14:textId="1A02C275" w:rsidR="00AF7C19" w:rsidRDefault="001C6081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116205A" wp14:editId="49BE7334">
                <wp:simplePos x="0" y="0"/>
                <wp:positionH relativeFrom="column">
                  <wp:posOffset>948055</wp:posOffset>
                </wp:positionH>
                <wp:positionV relativeFrom="paragraph">
                  <wp:posOffset>9017635</wp:posOffset>
                </wp:positionV>
                <wp:extent cx="5514975" cy="561975"/>
                <wp:effectExtent l="0" t="0" r="0" b="9525"/>
                <wp:wrapSquare wrapText="bothSides"/>
                <wp:docPr id="76" name="Zone de text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B4CD7" w14:textId="0D2BABBD" w:rsidR="0023121E" w:rsidRPr="008D0A3E" w:rsidRDefault="0023121E" w:rsidP="00BE5C04">
                            <w:pPr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</w:pPr>
                            <w:r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>Marche à pied</w:t>
                            </w:r>
                            <w:r w:rsidR="00754F09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 xml:space="preserve"> - </w:t>
                            </w:r>
                            <w:r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>Surfer sur internet</w:t>
                            </w:r>
                            <w:r w:rsidR="00754F09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 xml:space="preserve"> – Aider mes parents sur la ferme</w:t>
                            </w:r>
                            <w:r w:rsidR="00E60818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 xml:space="preserve"> – Pendant mes vacances scolaires</w:t>
                            </w:r>
                            <w:r w:rsidR="001C6081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 xml:space="preserve"> et après mes études</w:t>
                            </w:r>
                            <w:r w:rsidR="00E60818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>, j’occupais des postes d’Hôtesse de caisse</w:t>
                            </w:r>
                            <w:r w:rsidR="001C6081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 xml:space="preserve"> au</w:t>
                            </w:r>
                            <w:r w:rsidR="008D0A3E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 xml:space="preserve"> AUCHAN du </w:t>
                            </w:r>
                            <w:proofErr w:type="spellStart"/>
                            <w:r w:rsidR="008D0A3E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>kirchberg</w:t>
                            </w:r>
                            <w:proofErr w:type="spellEnd"/>
                            <w:r w:rsidR="008D0A3E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 xml:space="preserve"> et au CORA de </w:t>
                            </w:r>
                            <w:proofErr w:type="spellStart"/>
                            <w:r w:rsidR="008D0A3E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>Foetz</w:t>
                            </w:r>
                            <w:proofErr w:type="spellEnd"/>
                            <w:r w:rsidR="008D0A3E" w:rsidRPr="008D0A3E">
                              <w:rPr>
                                <w:rFonts w:ascii="Corbel" w:hAnsi="Corbel" w:cs="SegoePro-Light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B1FB2F6" w14:textId="77777777" w:rsidR="0023121E" w:rsidRPr="008D0A3E" w:rsidRDefault="0023121E" w:rsidP="00BE5C04">
                            <w:pPr>
                              <w:rPr>
                                <w:rFonts w:ascii="Corbel" w:hAnsi="Corbe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6205A" id="Zone de texte 76" o:spid="_x0000_s1028" type="#_x0000_t202" style="position:absolute;margin-left:74.65pt;margin-top:710.05pt;width:434.25pt;height:4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" filled="f" stroked="f">
                <v:textbox>
                  <w:txbxContent>
                    <w:p w14:paraId="5FDB4CD7" w14:textId="0D2BABBD" w:rsidR="0023121E" w:rsidRPr="008D0A3E" w:rsidRDefault="0023121E" w:rsidP="00BE5C04">
                      <w:pPr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</w:pPr>
                      <w:r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>Marche à pied</w:t>
                      </w:r>
                      <w:r w:rsidR="00754F09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 xml:space="preserve"> - </w:t>
                      </w:r>
                      <w:r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>Surfer sur internet</w:t>
                      </w:r>
                      <w:r w:rsidR="00754F09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 xml:space="preserve"> – Aider mes parents sur la ferme</w:t>
                      </w:r>
                      <w:r w:rsidR="00E60818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 xml:space="preserve"> – Pendant mes vacances scolaires</w:t>
                      </w:r>
                      <w:r w:rsidR="001C6081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 xml:space="preserve"> et après mes études</w:t>
                      </w:r>
                      <w:r w:rsidR="00E60818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>, j’occupais des postes d’Hôtesse de caisse</w:t>
                      </w:r>
                      <w:r w:rsidR="001C6081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 xml:space="preserve"> au</w:t>
                      </w:r>
                      <w:r w:rsidR="008D0A3E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 xml:space="preserve"> AUCHAN du </w:t>
                      </w:r>
                      <w:proofErr w:type="spellStart"/>
                      <w:r w:rsidR="008D0A3E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>kirchberg</w:t>
                      </w:r>
                      <w:proofErr w:type="spellEnd"/>
                      <w:r w:rsidR="008D0A3E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 xml:space="preserve"> et au CORA de </w:t>
                      </w:r>
                      <w:proofErr w:type="spellStart"/>
                      <w:r w:rsidR="008D0A3E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>Foetz</w:t>
                      </w:r>
                      <w:proofErr w:type="spellEnd"/>
                      <w:r w:rsidR="008D0A3E" w:rsidRPr="008D0A3E">
                        <w:rPr>
                          <w:rFonts w:ascii="Corbel" w:hAnsi="Corbel" w:cs="SegoePro-Light"/>
                          <w:b/>
                          <w:sz w:val="20"/>
                          <w:szCs w:val="20"/>
                        </w:rPr>
                        <w:t>.</w:t>
                      </w:r>
                    </w:p>
                    <w:p w14:paraId="7B1FB2F6" w14:textId="77777777" w:rsidR="0023121E" w:rsidRPr="008D0A3E" w:rsidRDefault="0023121E" w:rsidP="00BE5C04">
                      <w:pPr>
                        <w:rPr>
                          <w:rFonts w:ascii="Corbel" w:hAnsi="Corbe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2E6E535" wp14:editId="5FD8E7A6">
                <wp:simplePos x="0" y="0"/>
                <wp:positionH relativeFrom="column">
                  <wp:posOffset>839335</wp:posOffset>
                </wp:positionH>
                <wp:positionV relativeFrom="paragraph">
                  <wp:posOffset>8703945</wp:posOffset>
                </wp:positionV>
                <wp:extent cx="2690495" cy="264160"/>
                <wp:effectExtent l="0" t="0" r="0" b="2540"/>
                <wp:wrapThrough wrapText="bothSides">
                  <wp:wrapPolygon edited="0">
                    <wp:start x="0" y="0"/>
                    <wp:lineTo x="0" y="20250"/>
                    <wp:lineTo x="21411" y="20250"/>
                    <wp:lineTo x="21411" y="0"/>
                    <wp:lineTo x="0" y="0"/>
                  </wp:wrapPolygon>
                </wp:wrapThrough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0495" cy="264160"/>
                          <a:chOff x="85724" y="0"/>
                          <a:chExt cx="2652395" cy="264160"/>
                        </a:xfrm>
                      </wpg:grpSpPr>
                      <wps:wsp>
                        <wps:cNvPr id="73" name="Zone de texte 73"/>
                        <wps:cNvSpPr txBox="1"/>
                        <wps:spPr>
                          <a:xfrm>
                            <a:off x="85724" y="0"/>
                            <a:ext cx="2652395" cy="264160"/>
                          </a:xfrm>
                          <a:prstGeom prst="rect">
                            <a:avLst/>
                          </a:prstGeom>
                          <a:solidFill>
                            <a:srgbClr val="EC974C"/>
                          </a:solidFill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BFF2FB" w14:textId="77777777" w:rsidR="00533C46" w:rsidRPr="00DC5877" w:rsidRDefault="00533C46" w:rsidP="00BC5ADF">
                              <w:pPr>
                                <w:pStyle w:val="Textedebulles"/>
                                <w:spacing w:after="113"/>
                                <w:jc w:val="center"/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Centres d’intérêt</w:t>
                              </w:r>
                            </w:p>
                            <w:p w14:paraId="2CD9496C" w14:textId="77777777" w:rsidR="00533C46" w:rsidRPr="00BC5ADF" w:rsidRDefault="00533C46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1738" y="57150"/>
                            <a:ext cx="199390" cy="14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2E6E535" id="Groupe 5" o:spid="_x0000_s1029" style="position:absolute;margin-left:66.1pt;margin-top:685.35pt;width:211.85pt;height:20.8pt;z-index:251659264;mso-width-relative:margin" coordorigin="857" coordsize="26523,2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">
                <v:shape id="Zone de texte 73" o:spid="_x0000_s1030" type="#_x0000_t202" style="position:absolute;left:857;width:26524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" fillcolor="#ec974c" stroked="f">
                  <v:textbox>
                    <w:txbxContent>
                      <w:p w14:paraId="26BFF2FB" w14:textId="77777777" w:rsidR="00533C46" w:rsidRPr="00DC5877" w:rsidRDefault="00533C46" w:rsidP="00BC5ADF">
                        <w:pPr>
                          <w:pStyle w:val="Textedebulles"/>
                          <w:spacing w:after="113"/>
                          <w:jc w:val="center"/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Centres d’intérêt</w:t>
                        </w:r>
                      </w:p>
                      <w:p w14:paraId="2CD9496C" w14:textId="77777777" w:rsidR="00533C46" w:rsidRPr="00BC5ADF" w:rsidRDefault="00533C46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31" type="#_x0000_t75" style="position:absolute;left:24717;top:571;width:1994;height:1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">
                  <v:imagedata r:id="rId15" o:title=""/>
                </v:shape>
                <w10:wrap type="through"/>
              </v:group>
            </w:pict>
          </mc:Fallback>
        </mc:AlternateContent>
      </w:r>
      <w:r w:rsidR="0082057E" w:rsidRPr="00F52B9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18997B" wp14:editId="05B37B71">
                <wp:simplePos x="0" y="0"/>
                <wp:positionH relativeFrom="column">
                  <wp:posOffset>900430</wp:posOffset>
                </wp:positionH>
                <wp:positionV relativeFrom="paragraph">
                  <wp:posOffset>1251585</wp:posOffset>
                </wp:positionV>
                <wp:extent cx="5657850" cy="2981325"/>
                <wp:effectExtent l="0" t="0" r="0" b="9525"/>
                <wp:wrapSquare wrapText="bothSides"/>
                <wp:docPr id="83" name="Zone de text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7850" cy="298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039897CE" w14:textId="6F95D741" w:rsidR="00533C46" w:rsidRPr="002303A4" w:rsidRDefault="00321CE9" w:rsidP="00F52B97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b/>
                                <w:iCs/>
                                <w:caps/>
                                <w:color w:val="11514B"/>
                                <w:sz w:val="24"/>
                                <w:szCs w:val="24"/>
                              </w:rPr>
                            </w:pPr>
                            <w:r w:rsidRPr="002747D4">
                              <w:rPr>
                                <w:rFonts w:ascii="Corbel" w:hAnsi="Corbel" w:cs="SegoePro-Light"/>
                                <w:b/>
                                <w:sz w:val="24"/>
                                <w:szCs w:val="24"/>
                                <w:u w:val="single"/>
                              </w:rPr>
                              <w:t>12/2016 –05/2017</w:t>
                            </w:r>
                            <w:r w:rsidR="00533C46"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="002A3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CDI -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LUX-IMS</w:t>
                            </w:r>
                            <w:r w:rsidR="00533C46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4B2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SARL</w:t>
                            </w:r>
                            <w:r w:rsidR="00533C46"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  <w:t>Secrétaire</w:t>
                            </w:r>
                          </w:p>
                          <w:p w14:paraId="27530106" w14:textId="372648ED" w:rsidR="00533C46" w:rsidRPr="007A34B2" w:rsidRDefault="007A34B2" w:rsidP="0082057E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Gérance d</w:t>
                            </w:r>
                            <w:r w:rsidR="0082057E"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u </w:t>
                            </w: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planning, </w:t>
                            </w:r>
                            <w:r w:rsidR="0082057E"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Saisie des devis, Contrôle des rapports d’intervention</w:t>
                            </w:r>
                          </w:p>
                          <w:p w14:paraId="548B1356" w14:textId="45214A84" w:rsidR="002A33A4" w:rsidRPr="002303A4" w:rsidRDefault="007A34B2" w:rsidP="002A3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b/>
                                <w:iCs/>
                                <w:caps/>
                                <w:color w:val="11514B"/>
                                <w:sz w:val="24"/>
                                <w:szCs w:val="24"/>
                              </w:rPr>
                            </w:pPr>
                            <w:r w:rsidRPr="002747D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04/2015-09/2015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A3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CDI - </w:t>
                            </w:r>
                            <w:r w:rsidR="0082057E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FINEX</w:t>
                            </w:r>
                            <w:r w:rsidR="002A33A4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A3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SARL</w:t>
                            </w:r>
                            <w:r w:rsidR="002A33A4"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="002A33A4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A33A4"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  <w:t>Secrétaire</w:t>
                            </w:r>
                          </w:p>
                          <w:p w14:paraId="7671A99F" w14:textId="18FA5661" w:rsidR="002A33A4" w:rsidRPr="007A34B2" w:rsidRDefault="002A33A4" w:rsidP="0082057E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Gérance du planning, Préparation des salaires, Saisie des devis</w:t>
                            </w:r>
                            <w:r w:rsidR="0082057E"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et des factures</w:t>
                            </w:r>
                          </w:p>
                          <w:p w14:paraId="62FA2C53" w14:textId="515D237C" w:rsidR="002A33A4" w:rsidRPr="002303A4" w:rsidRDefault="002A33A4" w:rsidP="002A3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b/>
                                <w:iCs/>
                                <w:caps/>
                                <w:color w:val="11514B"/>
                                <w:sz w:val="24"/>
                                <w:szCs w:val="24"/>
                              </w:rPr>
                            </w:pPr>
                            <w:r w:rsidRPr="00CD05AD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07/2014-12/2014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A3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CDD - LUX-IMS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SARL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  <w:t>Secrétaire</w:t>
                            </w:r>
                          </w:p>
                          <w:p w14:paraId="3283574D" w14:textId="27C543A7" w:rsidR="002A33A4" w:rsidRPr="007A34B2" w:rsidRDefault="002A33A4" w:rsidP="0082057E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Gérance du planning, Préparation des salaires, </w:t>
                            </w:r>
                            <w:r w:rsidR="0082057E"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Suivie journalier des ouvriers</w:t>
                            </w:r>
                          </w:p>
                          <w:p w14:paraId="64822DC8" w14:textId="132CA082" w:rsidR="002A33A4" w:rsidRPr="002303A4" w:rsidRDefault="002A33A4" w:rsidP="002A3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b/>
                                <w:iCs/>
                                <w:caps/>
                                <w:color w:val="11514B"/>
                                <w:sz w:val="24"/>
                                <w:szCs w:val="24"/>
                              </w:rPr>
                            </w:pPr>
                            <w:r w:rsidRPr="002747D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11/2013-06/2014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A3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Contrat Intérimaire (STAFF) chez LUX-IMS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SARL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  <w:t>Secrétaire</w:t>
                            </w:r>
                          </w:p>
                          <w:p w14:paraId="712332E9" w14:textId="77777777" w:rsidR="002A33A4" w:rsidRPr="007A34B2" w:rsidRDefault="002A33A4" w:rsidP="0082057E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Gérance du planning, Préparation des salaires, Saisie des devis, </w:t>
                            </w:r>
                            <w:proofErr w:type="spellStart"/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etc</w:t>
                            </w:r>
                            <w:proofErr w:type="spellEnd"/>
                          </w:p>
                          <w:p w14:paraId="5E28609D" w14:textId="773B80B7" w:rsidR="002A33A4" w:rsidRPr="002303A4" w:rsidRDefault="002A33A4" w:rsidP="002A3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b/>
                                <w:iCs/>
                                <w:caps/>
                                <w:color w:val="11514B"/>
                                <w:sz w:val="24"/>
                                <w:szCs w:val="24"/>
                              </w:rPr>
                            </w:pPr>
                            <w:r w:rsidRPr="002747D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11/2013-06/2014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A3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Contrat Intérimaire (STAFF) chez LUX-IMS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SARL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  <w:t>Secrétaire</w:t>
                            </w:r>
                          </w:p>
                          <w:p w14:paraId="4E0F5B8D" w14:textId="77777777" w:rsidR="002A33A4" w:rsidRPr="007A34B2" w:rsidRDefault="002A33A4" w:rsidP="0082057E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Gérance du planning, Préparation des salaires, Saisie des devis, </w:t>
                            </w:r>
                            <w:proofErr w:type="spellStart"/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etc</w:t>
                            </w:r>
                            <w:proofErr w:type="spellEnd"/>
                          </w:p>
                          <w:p w14:paraId="33242234" w14:textId="51D9B1D8" w:rsidR="005B40E4" w:rsidRPr="002303A4" w:rsidRDefault="002747D4" w:rsidP="005B40E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b/>
                                <w:iCs/>
                                <w:caps/>
                                <w:color w:val="11514B"/>
                                <w:sz w:val="24"/>
                                <w:szCs w:val="24"/>
                              </w:rPr>
                            </w:pPr>
                            <w:r w:rsidRPr="002747D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01/2012-12/2013</w:t>
                            </w:r>
                            <w:r w:rsidR="005B40E4"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="005B40E4" w:rsidRPr="002A3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CDI- </w:t>
                            </w:r>
                            <w:r w:rsidR="005B40E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MTL SA</w:t>
                            </w:r>
                            <w:r w:rsidR="005B40E4"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="005B40E4"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  <w:t>Assistante planning- administration</w:t>
                            </w:r>
                          </w:p>
                          <w:p w14:paraId="0C41064D" w14:textId="6CE30234" w:rsidR="005B40E4" w:rsidRPr="007A34B2" w:rsidRDefault="005B40E4" w:rsidP="0082057E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Gérance du planning, </w:t>
                            </w:r>
                            <w:r w:rsidR="0082057E"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Préparation des </w:t>
                            </w:r>
                            <w:proofErr w:type="spellStart"/>
                            <w:r w:rsidR="0082057E"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Limosa</w:t>
                            </w:r>
                            <w:proofErr w:type="spellEnd"/>
                            <w:r w:rsidR="0082057E"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, détachements CCSS, etc…</w:t>
                            </w:r>
                          </w:p>
                          <w:p w14:paraId="73B8F511" w14:textId="02D16EA8" w:rsidR="002A33A4" w:rsidRDefault="002747D4" w:rsidP="002A3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</w:pPr>
                            <w:r w:rsidRPr="002747D4">
                              <w:rPr>
                                <w:rFonts w:ascii="Corbel" w:hAnsi="Corbel" w:cs="SegoePro-Light"/>
                                <w:b/>
                                <w:sz w:val="24"/>
                                <w:szCs w:val="24"/>
                                <w:u w:val="single"/>
                              </w:rPr>
                              <w:t>07/2009 – 08/2013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A3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CDD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A3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CDI -  A</w:t>
                            </w:r>
                            <w:r w:rsidR="0082057E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TEL. M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ETTAL</w:t>
                            </w:r>
                            <w:r w:rsidR="0082057E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>.</w:t>
                            </w:r>
                            <w:r w:rsidR="00511EFB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ANT.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CAMPOS SARL</w:t>
                            </w:r>
                            <w:r w:rsidRPr="002303A4">
                              <w:rPr>
                                <w:rFonts w:ascii="Wingdings" w:hAnsi="Wingdings"/>
                                <w:b/>
                                <w:color w:val="11514B"/>
                                <w:sz w:val="24"/>
                                <w:szCs w:val="24"/>
                              </w:rPr>
                              <w:t></w:t>
                            </w:r>
                            <w:r w:rsidRPr="002303A4">
                              <w:rPr>
                                <w:rFonts w:ascii="Corbel" w:hAnsi="Corbel" w:cs="SegoePro-Bold"/>
                                <w:b/>
                                <w:bCs/>
                                <w:color w:val="11514B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b/>
                                <w:iCs/>
                                <w:color w:val="11514B"/>
                                <w:sz w:val="24"/>
                                <w:szCs w:val="24"/>
                              </w:rPr>
                              <w:t>Secrétaire</w:t>
                            </w:r>
                          </w:p>
                          <w:p w14:paraId="2424F92D" w14:textId="65003BC1" w:rsidR="0082057E" w:rsidRPr="007A34B2" w:rsidRDefault="0082057E" w:rsidP="0082057E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Gérance du planning, Préparation des salaires, Saisie des devis</w:t>
                            </w:r>
                            <w:r w:rsidR="00511EFB"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et des factures</w:t>
                            </w:r>
                            <w:r>
                              <w:rPr>
                                <w:rFonts w:ascii="Corbel" w:hAnsi="Corbel" w:cs="Corbel"/>
                                <w:color w:val="7F7F7F" w:themeColor="text1" w:themeTint="80"/>
                                <w:sz w:val="24"/>
                                <w:szCs w:val="24"/>
                              </w:rPr>
                              <w:t>, suivi journalier des ouvriers</w:t>
                            </w:r>
                          </w:p>
                          <w:p w14:paraId="02C8ACDC" w14:textId="77777777" w:rsidR="0082057E" w:rsidRPr="002303A4" w:rsidRDefault="0082057E" w:rsidP="002A3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</w:p>
                          <w:p w14:paraId="6EA99596" w14:textId="58D848D8" w:rsidR="002A33A4" w:rsidRPr="002303A4" w:rsidRDefault="002A33A4" w:rsidP="002A3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</w:p>
                          <w:p w14:paraId="37685EAC" w14:textId="77777777" w:rsidR="007A34B2" w:rsidRDefault="007A34B2" w:rsidP="007A34B2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</w:pPr>
                          </w:p>
                          <w:p w14:paraId="180591D7" w14:textId="77777777" w:rsidR="007A34B2" w:rsidRPr="002303A4" w:rsidRDefault="007A34B2" w:rsidP="00230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b/>
                                <w:iCs/>
                                <w:caps/>
                                <w:color w:val="11514B"/>
                                <w:sz w:val="24"/>
                                <w:szCs w:val="24"/>
                              </w:rPr>
                            </w:pPr>
                          </w:p>
                          <w:p w14:paraId="479E7EEF" w14:textId="77777777" w:rsidR="00533C46" w:rsidRDefault="00533C46" w:rsidP="002303A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b/>
                                <w:i/>
                                <w:color w:val="11514B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8997B" id="Zone de texte 83" o:spid="_x0000_s1032" type="#_x0000_t202" style="position:absolute;margin-left:70.9pt;margin-top:98.55pt;width:445.5pt;height:23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" filled="f" stroked="f">
                <v:textbox>
                  <w:txbxContent>
                    <w:p w14:paraId="039897CE" w14:textId="6F95D741" w:rsidR="00533C46" w:rsidRPr="002303A4" w:rsidRDefault="00321CE9" w:rsidP="00F52B97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b/>
                          <w:iCs/>
                          <w:caps/>
                          <w:color w:val="11514B"/>
                          <w:sz w:val="24"/>
                          <w:szCs w:val="24"/>
                        </w:rPr>
                      </w:pPr>
                      <w:r w:rsidRPr="002747D4">
                        <w:rPr>
                          <w:rFonts w:ascii="Corbel" w:hAnsi="Corbel" w:cs="SegoePro-Light"/>
                          <w:b/>
                          <w:sz w:val="24"/>
                          <w:szCs w:val="24"/>
                          <w:u w:val="single"/>
                        </w:rPr>
                        <w:t>12/2016 –05/2017</w:t>
                      </w:r>
                      <w:r w:rsidR="00533C46"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="002A3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CDI -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LUX-IMS</w:t>
                      </w:r>
                      <w:r w:rsidR="00533C46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 w:rsidR="007A34B2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SARL</w:t>
                      </w:r>
                      <w:r w:rsidR="00533C46"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="00533C46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  <w:t>Secrétaire</w:t>
                      </w:r>
                    </w:p>
                    <w:p w14:paraId="27530106" w14:textId="372648ED" w:rsidR="00533C46" w:rsidRPr="007A34B2" w:rsidRDefault="007A34B2" w:rsidP="0082057E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Gérance d</w:t>
                      </w:r>
                      <w:r w:rsidR="0082057E"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 xml:space="preserve">u </w:t>
                      </w: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 xml:space="preserve">planning, </w:t>
                      </w:r>
                      <w:r w:rsidR="0082057E"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Saisie des devis, Contrôle des rapports d’intervention</w:t>
                      </w:r>
                    </w:p>
                    <w:p w14:paraId="548B1356" w14:textId="45214A84" w:rsidR="002A33A4" w:rsidRPr="002303A4" w:rsidRDefault="007A34B2" w:rsidP="002A3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b/>
                          <w:iCs/>
                          <w:caps/>
                          <w:color w:val="11514B"/>
                          <w:sz w:val="24"/>
                          <w:szCs w:val="24"/>
                        </w:rPr>
                      </w:pPr>
                      <w:r w:rsidRPr="002747D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  <w:u w:val="single"/>
                        </w:rPr>
                        <w:t>04/2015-09/2015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 w:rsidR="002A3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CDI - </w:t>
                      </w:r>
                      <w:r w:rsidR="0082057E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FINEX</w:t>
                      </w:r>
                      <w:r w:rsidR="002A33A4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 w:rsidR="002A3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SARL</w:t>
                      </w:r>
                      <w:r w:rsidR="002A33A4"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="002A33A4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 w:rsidR="002A33A4"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  <w:t>Secrétaire</w:t>
                      </w:r>
                    </w:p>
                    <w:p w14:paraId="7671A99F" w14:textId="18FA5661" w:rsidR="002A33A4" w:rsidRPr="007A34B2" w:rsidRDefault="002A33A4" w:rsidP="0082057E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Gérance du planning, Préparation des salaires, Saisie des devis</w:t>
                      </w:r>
                      <w:r w:rsidR="0082057E"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 xml:space="preserve"> et des factures</w:t>
                      </w:r>
                    </w:p>
                    <w:p w14:paraId="62FA2C53" w14:textId="515D237C" w:rsidR="002A33A4" w:rsidRPr="002303A4" w:rsidRDefault="002A33A4" w:rsidP="002A3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b/>
                          <w:iCs/>
                          <w:caps/>
                          <w:color w:val="11514B"/>
                          <w:sz w:val="24"/>
                          <w:szCs w:val="24"/>
                        </w:rPr>
                      </w:pPr>
                      <w:r w:rsidRPr="00CD05AD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  <w:u w:val="single"/>
                        </w:rPr>
                        <w:t>07/2014-12/2014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A3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CDD - LUX-IMS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SARL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  <w:t>Secrétaire</w:t>
                      </w:r>
                    </w:p>
                    <w:p w14:paraId="3283574D" w14:textId="27C543A7" w:rsidR="002A33A4" w:rsidRPr="007A34B2" w:rsidRDefault="002A33A4" w:rsidP="0082057E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 xml:space="preserve">Gérance du planning, Préparation des salaires, </w:t>
                      </w:r>
                      <w:r w:rsidR="0082057E"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Suivie journalier des ouvriers</w:t>
                      </w:r>
                    </w:p>
                    <w:p w14:paraId="64822DC8" w14:textId="132CA082" w:rsidR="002A33A4" w:rsidRPr="002303A4" w:rsidRDefault="002A33A4" w:rsidP="002A3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b/>
                          <w:iCs/>
                          <w:caps/>
                          <w:color w:val="11514B"/>
                          <w:sz w:val="24"/>
                          <w:szCs w:val="24"/>
                        </w:rPr>
                      </w:pPr>
                      <w:r w:rsidRPr="002747D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  <w:u w:val="single"/>
                        </w:rPr>
                        <w:t>11/2013-06/2014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A3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Contrat Intérimaire (STAFF) chez LUX-IMS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SARL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  <w:t>Secrétaire</w:t>
                      </w:r>
                    </w:p>
                    <w:p w14:paraId="712332E9" w14:textId="77777777" w:rsidR="002A33A4" w:rsidRPr="007A34B2" w:rsidRDefault="002A33A4" w:rsidP="0082057E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 xml:space="preserve">Gérance du planning, Préparation des salaires, Saisie des devis, </w:t>
                      </w:r>
                      <w:proofErr w:type="spellStart"/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etc</w:t>
                      </w:r>
                      <w:proofErr w:type="spellEnd"/>
                    </w:p>
                    <w:p w14:paraId="5E28609D" w14:textId="773B80B7" w:rsidR="002A33A4" w:rsidRPr="002303A4" w:rsidRDefault="002A33A4" w:rsidP="002A3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b/>
                          <w:iCs/>
                          <w:caps/>
                          <w:color w:val="11514B"/>
                          <w:sz w:val="24"/>
                          <w:szCs w:val="24"/>
                        </w:rPr>
                      </w:pPr>
                      <w:r w:rsidRPr="002747D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  <w:u w:val="single"/>
                        </w:rPr>
                        <w:t>11/2013-06/2014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A3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Contrat Intérimaire (STAFF) chez LUX-IMS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SARL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  <w:t>Secrétaire</w:t>
                      </w:r>
                    </w:p>
                    <w:p w14:paraId="4E0F5B8D" w14:textId="77777777" w:rsidR="002A33A4" w:rsidRPr="007A34B2" w:rsidRDefault="002A33A4" w:rsidP="0082057E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 xml:space="preserve">Gérance du planning, Préparation des salaires, Saisie des devis, </w:t>
                      </w:r>
                      <w:proofErr w:type="spellStart"/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etc</w:t>
                      </w:r>
                      <w:proofErr w:type="spellEnd"/>
                    </w:p>
                    <w:p w14:paraId="33242234" w14:textId="51D9B1D8" w:rsidR="005B40E4" w:rsidRPr="002303A4" w:rsidRDefault="002747D4" w:rsidP="005B40E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b/>
                          <w:iCs/>
                          <w:caps/>
                          <w:color w:val="11514B"/>
                          <w:sz w:val="24"/>
                          <w:szCs w:val="24"/>
                        </w:rPr>
                      </w:pPr>
                      <w:r w:rsidRPr="002747D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  <w:u w:val="single"/>
                        </w:rPr>
                        <w:t>01/2012-12/2013</w:t>
                      </w:r>
                      <w:r w:rsidR="005B40E4"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="005B40E4" w:rsidRPr="002A3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CDI- </w:t>
                      </w:r>
                      <w:r w:rsidR="005B40E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MTL SA</w:t>
                      </w:r>
                      <w:r w:rsidR="005B40E4"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="005B40E4"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  <w:t>Assistante planning- administration</w:t>
                      </w:r>
                    </w:p>
                    <w:p w14:paraId="0C41064D" w14:textId="6CE30234" w:rsidR="005B40E4" w:rsidRPr="007A34B2" w:rsidRDefault="005B40E4" w:rsidP="0082057E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 xml:space="preserve">Gérance du planning, </w:t>
                      </w:r>
                      <w:r w:rsidR="0082057E"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 xml:space="preserve">Préparation des </w:t>
                      </w:r>
                      <w:proofErr w:type="spellStart"/>
                      <w:r w:rsidR="0082057E"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Limosa</w:t>
                      </w:r>
                      <w:proofErr w:type="spellEnd"/>
                      <w:r w:rsidR="0082057E"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, détachements CCSS, etc…</w:t>
                      </w:r>
                    </w:p>
                    <w:p w14:paraId="73B8F511" w14:textId="02D16EA8" w:rsidR="002A33A4" w:rsidRDefault="002747D4" w:rsidP="002A3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</w:pPr>
                      <w:r w:rsidRPr="002747D4">
                        <w:rPr>
                          <w:rFonts w:ascii="Corbel" w:hAnsi="Corbel" w:cs="SegoePro-Light"/>
                          <w:b/>
                          <w:sz w:val="24"/>
                          <w:szCs w:val="24"/>
                          <w:u w:val="single"/>
                        </w:rPr>
                        <w:t>07/2009 – 08/2013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A3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CDD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A3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CDI -  A</w:t>
                      </w:r>
                      <w:r w:rsidR="0082057E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TEL. M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ETTAL</w:t>
                      </w:r>
                      <w:r w:rsidR="0082057E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>.</w:t>
                      </w:r>
                      <w:r w:rsidR="00511EFB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ANT.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CAMPOS SARL</w:t>
                      </w:r>
                      <w:r w:rsidRPr="002303A4">
                        <w:rPr>
                          <w:rFonts w:ascii="Wingdings" w:hAnsi="Wingdings"/>
                          <w:b/>
                          <w:color w:val="11514B"/>
                          <w:sz w:val="24"/>
                          <w:szCs w:val="24"/>
                        </w:rPr>
                        <w:t></w:t>
                      </w:r>
                      <w:r w:rsidRPr="002303A4">
                        <w:rPr>
                          <w:rFonts w:ascii="Corbel" w:hAnsi="Corbel" w:cs="SegoePro-Bold"/>
                          <w:b/>
                          <w:bCs/>
                          <w:color w:val="11514B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b/>
                          <w:iCs/>
                          <w:color w:val="11514B"/>
                          <w:sz w:val="24"/>
                          <w:szCs w:val="24"/>
                        </w:rPr>
                        <w:t>Secrétaire</w:t>
                      </w:r>
                    </w:p>
                    <w:p w14:paraId="2424F92D" w14:textId="65003BC1" w:rsidR="0082057E" w:rsidRPr="007A34B2" w:rsidRDefault="0082057E" w:rsidP="0082057E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Gérance du planning, Préparation des salaires, Saisie des devis</w:t>
                      </w:r>
                      <w:r w:rsidR="00511EFB"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 xml:space="preserve"> et des factures</w:t>
                      </w:r>
                      <w:r>
                        <w:rPr>
                          <w:rFonts w:ascii="Corbel" w:hAnsi="Corbel" w:cs="Corbel"/>
                          <w:color w:val="7F7F7F" w:themeColor="text1" w:themeTint="80"/>
                          <w:sz w:val="24"/>
                          <w:szCs w:val="24"/>
                        </w:rPr>
                        <w:t>, suivi journalier des ouvriers</w:t>
                      </w:r>
                    </w:p>
                    <w:p w14:paraId="02C8ACDC" w14:textId="77777777" w:rsidR="0082057E" w:rsidRPr="002303A4" w:rsidRDefault="0082057E" w:rsidP="002A3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</w:p>
                    <w:p w14:paraId="6EA99596" w14:textId="58D848D8" w:rsidR="002A33A4" w:rsidRPr="002303A4" w:rsidRDefault="002A33A4" w:rsidP="002A3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</w:p>
                    <w:p w14:paraId="37685EAC" w14:textId="77777777" w:rsidR="007A34B2" w:rsidRDefault="007A34B2" w:rsidP="007A34B2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</w:pPr>
                    </w:p>
                    <w:p w14:paraId="180591D7" w14:textId="77777777" w:rsidR="007A34B2" w:rsidRPr="002303A4" w:rsidRDefault="007A34B2" w:rsidP="00230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b/>
                          <w:iCs/>
                          <w:caps/>
                          <w:color w:val="11514B"/>
                          <w:sz w:val="24"/>
                          <w:szCs w:val="24"/>
                        </w:rPr>
                      </w:pPr>
                    </w:p>
                    <w:p w14:paraId="479E7EEF" w14:textId="77777777" w:rsidR="00533C46" w:rsidRDefault="00533C46" w:rsidP="002303A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b/>
                          <w:i/>
                          <w:color w:val="11514B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2057E"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007A775A" wp14:editId="4C51C1BB">
                <wp:simplePos x="0" y="0"/>
                <wp:positionH relativeFrom="column">
                  <wp:posOffset>862330</wp:posOffset>
                </wp:positionH>
                <wp:positionV relativeFrom="paragraph">
                  <wp:posOffset>859155</wp:posOffset>
                </wp:positionV>
                <wp:extent cx="3743325" cy="320040"/>
                <wp:effectExtent l="0" t="0" r="9525" b="3810"/>
                <wp:wrapThrough wrapText="bothSides">
                  <wp:wrapPolygon edited="0">
                    <wp:start x="0" y="0"/>
                    <wp:lineTo x="0" y="20571"/>
                    <wp:lineTo x="21545" y="20571"/>
                    <wp:lineTo x="21545" y="0"/>
                    <wp:lineTo x="0" y="0"/>
                  </wp:wrapPolygon>
                </wp:wrapThrough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320040"/>
                          <a:chOff x="0" y="-72390"/>
                          <a:chExt cx="2738120" cy="320040"/>
                        </a:xfrm>
                      </wpg:grpSpPr>
                      <wps:wsp>
                        <wps:cNvPr id="18" name="Zone de texte 18"/>
                        <wps:cNvSpPr txBox="1"/>
                        <wps:spPr>
                          <a:xfrm>
                            <a:off x="0" y="-72390"/>
                            <a:ext cx="2738120" cy="320040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1ADC07" w14:textId="74BABBBE" w:rsidR="00533C46" w:rsidRPr="00E60818" w:rsidRDefault="00533C46" w:rsidP="00BC5ADF">
                              <w:pPr>
                                <w:pStyle w:val="Paragraphestandard"/>
                                <w:spacing w:after="113"/>
                                <w:jc w:val="center"/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E60818">
                                <w:rPr>
                                  <w:rFonts w:ascii="Corbel" w:hAnsi="Corbel" w:cs="SegoePro-Light"/>
                                  <w:b/>
                                  <w:caps/>
                                  <w:color w:val="FFFFFF" w:themeColor="background1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</w:t>
                              </w:r>
                              <w:r w:rsidRPr="00E60818"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xpérience professionnelle</w:t>
                              </w:r>
                              <w:r w:rsidR="00E60818" w:rsidRPr="00E60818"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au Luxembourg</w:t>
                              </w:r>
                            </w:p>
                            <w:p w14:paraId="6977F12D" w14:textId="77777777" w:rsidR="00533C46" w:rsidRPr="00BC5ADF" w:rsidRDefault="00533C46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2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6500" y="47625"/>
                            <a:ext cx="18478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7A775A" id="Groupe 3" o:spid="_x0000_s1033" style="position:absolute;margin-left:67.9pt;margin-top:67.65pt;width:294.75pt;height:25.2pt;z-index:251653120;mso-width-relative:margin;mso-height-relative:margin" coordorigin=",-723" coordsize="27381,3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">
                <v:shape id="Zone de texte 18" o:spid="_x0000_s1034" type="#_x0000_t202" style="position:absolute;top:-723;width:27381;height:31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" fillcolor="#f79646 [3209]" stroked="f">
                  <v:textbox>
                    <w:txbxContent>
                      <w:p w14:paraId="681ADC07" w14:textId="74BABBBE" w:rsidR="00533C46" w:rsidRPr="00E60818" w:rsidRDefault="00533C46" w:rsidP="00BC5ADF">
                        <w:pPr>
                          <w:pStyle w:val="Paragraphestandard"/>
                          <w:spacing w:after="113"/>
                          <w:jc w:val="center"/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E60818">
                          <w:rPr>
                            <w:rFonts w:ascii="Corbel" w:hAnsi="Corbel" w:cs="SegoePro-Light"/>
                            <w:b/>
                            <w:caps/>
                            <w:color w:val="FFFFFF" w:themeColor="background1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</w:t>
                        </w:r>
                        <w:r w:rsidRPr="00E60818"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xpérience professionnelle</w:t>
                        </w:r>
                        <w:r w:rsidR="00E60818" w:rsidRPr="00E60818"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au Luxembourg</w:t>
                        </w:r>
                      </w:p>
                      <w:p w14:paraId="6977F12D" w14:textId="77777777" w:rsidR="00533C46" w:rsidRPr="00BC5ADF" w:rsidRDefault="00533C46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v:shape id="Image 2" o:spid="_x0000_s1035" type="#_x0000_t75" style="position:absolute;left:24765;top:476;width:1847;height:1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">
                  <v:imagedata r:id="rId17" o:title=""/>
                </v:shape>
                <w10:wrap type="through"/>
              </v:group>
            </w:pict>
          </mc:Fallback>
        </mc:AlternateContent>
      </w:r>
      <w:r w:rsidR="00E6081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CF5997" wp14:editId="63792DF0">
                <wp:simplePos x="0" y="0"/>
                <wp:positionH relativeFrom="column">
                  <wp:posOffset>900430</wp:posOffset>
                </wp:positionH>
                <wp:positionV relativeFrom="paragraph">
                  <wp:posOffset>6322695</wp:posOffset>
                </wp:positionV>
                <wp:extent cx="2971800" cy="2381250"/>
                <wp:effectExtent l="0" t="0" r="0" b="0"/>
                <wp:wrapSquare wrapText="bothSides"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2381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69CCC6" w14:textId="045F7A3D" w:rsidR="000F0BE4" w:rsidRPr="001C6081" w:rsidRDefault="00E72B8D" w:rsidP="00321CE9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1C6081"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u w:val="single"/>
                              </w:rPr>
                              <w:t>SECRÉ</w:t>
                            </w:r>
                            <w:r w:rsidR="00601F16" w:rsidRPr="001C6081"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u w:val="single"/>
                              </w:rPr>
                              <w:t>TARIAT</w:t>
                            </w:r>
                          </w:p>
                          <w:p w14:paraId="5DFD6FD7" w14:textId="254FA393" w:rsidR="00601F16" w:rsidRDefault="00601F16" w:rsidP="00321CE9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-</w:t>
                            </w:r>
                            <w:r w:rsidR="00321CE9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571E8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Saisie des factures, devis, </w:t>
                            </w:r>
                            <w:r w:rsidR="00321CE9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lettres</w:t>
                            </w:r>
                            <w:r w:rsidR="003571E8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rappels, </w:t>
                            </w:r>
                            <w:proofErr w:type="spellStart"/>
                            <w:r w:rsidR="003571E8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etc</w:t>
                            </w:r>
                            <w:proofErr w:type="spellEnd"/>
                          </w:p>
                          <w:p w14:paraId="32185DB6" w14:textId="504884CE" w:rsidR="00601F16" w:rsidRDefault="00601F16" w:rsidP="00321CE9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- Traitement des heures, des salaires, des congés</w:t>
                            </w:r>
                            <w:r w:rsidR="003571E8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, des maladies</w:t>
                            </w:r>
                            <w:r w:rsidR="002747D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des formulaires </w:t>
                            </w:r>
                            <w:proofErr w:type="spellStart"/>
                            <w:r w:rsidR="002747D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Limosa</w:t>
                            </w:r>
                            <w:proofErr w:type="spellEnd"/>
                            <w:r w:rsidR="002747D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des </w:t>
                            </w:r>
                            <w:r w:rsidR="0082057E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détachements</w:t>
                            </w:r>
                            <w:r w:rsidR="002747D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CCSS.</w:t>
                            </w:r>
                          </w:p>
                          <w:p w14:paraId="4F836E6F" w14:textId="42F96BDC" w:rsidR="00601F16" w:rsidRDefault="00601F16" w:rsidP="00321CE9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- Gérance de la réception : appels, visiteurs, </w:t>
                            </w:r>
                            <w:r w:rsidR="003571E8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transferts d’appels entrants</w:t>
                            </w:r>
                            <w:r w:rsidR="00321CE9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-sortants</w:t>
                            </w:r>
                          </w:p>
                          <w:p w14:paraId="36350F21" w14:textId="69F1CA87" w:rsidR="003571E8" w:rsidRDefault="003571E8" w:rsidP="00321CE9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- Passation des commandes</w:t>
                            </w:r>
                          </w:p>
                          <w:p w14:paraId="7BF384D1" w14:textId="1BCF2891" w:rsidR="003571E8" w:rsidRPr="00601F16" w:rsidRDefault="003571E8" w:rsidP="000F0BE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after="120"/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- Gérance du planning journalier des ouvriers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F5997" id="Zone de texte 7" o:spid="_x0000_s1036" type="#_x0000_t202" style="position:absolute;margin-left:70.9pt;margin-top:497.85pt;width:234pt;height:18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" filled="f" stroked="f">
                <v:textbox>
                  <w:txbxContent>
                    <w:p w14:paraId="5869CCC6" w14:textId="045F7A3D" w:rsidR="000F0BE4" w:rsidRPr="001C6081" w:rsidRDefault="00E72B8D" w:rsidP="00321CE9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  <w:u w:val="single"/>
                        </w:rPr>
                      </w:pPr>
                      <w:r w:rsidRPr="001C6081"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  <w:u w:val="single"/>
                        </w:rPr>
                        <w:t>SECRÉ</w:t>
                      </w:r>
                      <w:r w:rsidR="00601F16" w:rsidRPr="001C6081"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  <w:u w:val="single"/>
                        </w:rPr>
                        <w:t>TARIAT</w:t>
                      </w:r>
                    </w:p>
                    <w:p w14:paraId="5DFD6FD7" w14:textId="254FA393" w:rsidR="00601F16" w:rsidRDefault="00601F16" w:rsidP="00321CE9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-</w:t>
                      </w:r>
                      <w:r w:rsidR="00321CE9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571E8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 xml:space="preserve">Saisie des factures, devis, </w:t>
                      </w:r>
                      <w:r w:rsidR="00321CE9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lettres</w:t>
                      </w:r>
                      <w:r w:rsidR="003571E8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 xml:space="preserve">, rappels, </w:t>
                      </w:r>
                      <w:proofErr w:type="spellStart"/>
                      <w:r w:rsidR="003571E8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etc</w:t>
                      </w:r>
                      <w:proofErr w:type="spellEnd"/>
                    </w:p>
                    <w:p w14:paraId="32185DB6" w14:textId="504884CE" w:rsidR="00601F16" w:rsidRDefault="00601F16" w:rsidP="00321CE9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- Traitement des heures, des salaires, des congés</w:t>
                      </w:r>
                      <w:r w:rsidR="003571E8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, des maladies</w:t>
                      </w:r>
                      <w:r w:rsidR="002747D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 xml:space="preserve">, des formulaires </w:t>
                      </w:r>
                      <w:proofErr w:type="spellStart"/>
                      <w:r w:rsidR="002747D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Limosa</w:t>
                      </w:r>
                      <w:proofErr w:type="spellEnd"/>
                      <w:r w:rsidR="002747D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 xml:space="preserve">, des </w:t>
                      </w:r>
                      <w:r w:rsidR="0082057E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détachements</w:t>
                      </w:r>
                      <w:r w:rsidR="002747D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 xml:space="preserve"> CCSS.</w:t>
                      </w:r>
                    </w:p>
                    <w:p w14:paraId="4F836E6F" w14:textId="42F96BDC" w:rsidR="00601F16" w:rsidRDefault="00601F16" w:rsidP="00321CE9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 xml:space="preserve">- Gérance de la réception : appels, visiteurs, </w:t>
                      </w:r>
                      <w:r w:rsidR="003571E8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transferts d’appels entrants</w:t>
                      </w:r>
                      <w:r w:rsidR="00321CE9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-sortants</w:t>
                      </w:r>
                    </w:p>
                    <w:p w14:paraId="36350F21" w14:textId="69F1CA87" w:rsidR="003571E8" w:rsidRDefault="003571E8" w:rsidP="00321CE9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- Passation des commandes</w:t>
                      </w:r>
                    </w:p>
                    <w:p w14:paraId="7BF384D1" w14:textId="1BCF2891" w:rsidR="003571E8" w:rsidRPr="00601F16" w:rsidRDefault="003571E8" w:rsidP="000F0BE4">
                      <w:pPr>
                        <w:pStyle w:val="Textedebulles"/>
                        <w:tabs>
                          <w:tab w:val="left" w:pos="850"/>
                        </w:tabs>
                        <w:spacing w:after="120"/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- Gérance du planning journalier des ouvriers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576A">
        <w:rPr>
          <w:noProof/>
        </w:rPr>
        <w:drawing>
          <wp:anchor distT="0" distB="0" distL="114300" distR="114300" simplePos="0" relativeHeight="252065792" behindDoc="0" locked="0" layoutInCell="1" allowOverlap="1" wp14:anchorId="76BAC2B4" wp14:editId="33D52E9A">
            <wp:simplePos x="0" y="0"/>
            <wp:positionH relativeFrom="column">
              <wp:posOffset>-585470</wp:posOffset>
            </wp:positionH>
            <wp:positionV relativeFrom="paragraph">
              <wp:posOffset>-802640</wp:posOffset>
            </wp:positionV>
            <wp:extent cx="1295400" cy="1367155"/>
            <wp:effectExtent l="0" t="0" r="0" b="4445"/>
            <wp:wrapSquare wrapText="bothSides"/>
            <wp:docPr id="8" name="Image 8" descr="Une image contenant femme, habits, personne&#10;&#10;Description générée avec un niveau de confiance très élev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modifie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1CE9">
        <w:rPr>
          <w:noProof/>
        </w:rPr>
        <mc:AlternateContent>
          <mc:Choice Requires="wps">
            <w:drawing>
              <wp:anchor distT="0" distB="0" distL="114300" distR="114300" simplePos="0" relativeHeight="251425792" behindDoc="0" locked="0" layoutInCell="1" allowOverlap="1" wp14:anchorId="19C0F69D" wp14:editId="286647E8">
                <wp:simplePos x="0" y="0"/>
                <wp:positionH relativeFrom="column">
                  <wp:posOffset>3837305</wp:posOffset>
                </wp:positionH>
                <wp:positionV relativeFrom="paragraph">
                  <wp:posOffset>6398895</wp:posOffset>
                </wp:positionV>
                <wp:extent cx="2524125" cy="1638300"/>
                <wp:effectExtent l="0" t="0" r="0" b="0"/>
                <wp:wrapSquare wrapText="bothSides"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163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0F5F08" w14:textId="77777777" w:rsidR="00533C46" w:rsidRPr="001C6081" w:rsidRDefault="0023121E" w:rsidP="003571E8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1C6081"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u w:val="single"/>
                              </w:rPr>
                              <w:t>LANGUES</w:t>
                            </w:r>
                          </w:p>
                          <w:p w14:paraId="4ABD9E6F" w14:textId="77777777" w:rsidR="0023121E" w:rsidRPr="0023121E" w:rsidRDefault="0023121E" w:rsidP="00503592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C6081"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Français : </w:t>
                            </w:r>
                            <w:r w:rsidRPr="0023121E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langue maternelle</w:t>
                            </w:r>
                          </w:p>
                          <w:p w14:paraId="6773E1B6" w14:textId="77777777" w:rsidR="0023121E" w:rsidRDefault="0023121E" w:rsidP="00503592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color w:val="48B6A8"/>
                                <w:sz w:val="24"/>
                                <w:szCs w:val="24"/>
                              </w:rPr>
                            </w:pPr>
                            <w:r w:rsidRPr="001C6081"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 xml:space="preserve">Allemand : </w:t>
                            </w:r>
                            <w:r w:rsidRPr="0023121E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niveau intermédiaire</w:t>
                            </w:r>
                          </w:p>
                          <w:p w14:paraId="63A6F7B4" w14:textId="77777777" w:rsidR="0023121E" w:rsidRPr="0023121E" w:rsidRDefault="0023121E" w:rsidP="00503592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C6081"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Luxembourgeois :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48B6A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3121E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niveau débutant</w:t>
                            </w:r>
                          </w:p>
                          <w:p w14:paraId="1779A682" w14:textId="5069DE18" w:rsidR="00533C46" w:rsidRDefault="0023121E" w:rsidP="000F0BE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after="120"/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C6081"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  <w:t>Anglais :</w:t>
                            </w:r>
                            <w:r>
                              <w:rPr>
                                <w:rFonts w:ascii="Corbel" w:hAnsi="Corbel" w:cs="SegoePro-Bold"/>
                                <w:b/>
                                <w:bCs/>
                                <w:color w:val="48B6A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3121E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niveau scolaire</w:t>
                            </w:r>
                          </w:p>
                          <w:p w14:paraId="1AA1FF3E" w14:textId="5E4C57CF" w:rsidR="00503592" w:rsidRPr="001C6081" w:rsidRDefault="00503592" w:rsidP="003571E8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1C6081"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u w:val="single"/>
                              </w:rPr>
                              <w:t>LOGI</w:t>
                            </w:r>
                            <w:r w:rsidR="00321CE9" w:rsidRPr="001C6081"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u w:val="single"/>
                              </w:rPr>
                              <w:t>CIELS PRATIQUÉ</w:t>
                            </w:r>
                            <w:r w:rsidRPr="001C6081">
                              <w:rPr>
                                <w:rFonts w:ascii="Corbel" w:hAnsi="Corbel" w:cs="SegoePro-Bold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u w:val="single"/>
                              </w:rPr>
                              <w:t>S</w:t>
                            </w:r>
                          </w:p>
                          <w:p w14:paraId="53C9BE12" w14:textId="21BF471F" w:rsidR="00503592" w:rsidRPr="000F0BE4" w:rsidRDefault="00503592" w:rsidP="00503592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after="120"/>
                              <w:rPr>
                                <w:rFonts w:ascii="Corbel" w:hAnsi="Corbel" w:cs="SegoePro-Light"/>
                                <w:i/>
                                <w:sz w:val="24"/>
                                <w:szCs w:val="24"/>
                              </w:rPr>
                            </w:pPr>
                            <w:r w:rsidRPr="000F0BE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Word, Excel, Access, </w:t>
                            </w:r>
                            <w:r w:rsidR="00E72B8D" w:rsidRPr="000F0BE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Outlook</w:t>
                            </w:r>
                            <w:r w:rsidRPr="000F0BE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0F0BE4">
                              <w:rPr>
                                <w:rFonts w:ascii="Corbel" w:hAnsi="Corbel" w:cs="SegoePro-Bold"/>
                                <w:b/>
                                <w:bCs/>
                                <w:sz w:val="24"/>
                                <w:szCs w:val="24"/>
                              </w:rPr>
                              <w:t>Power-Point</w:t>
                            </w:r>
                            <w:proofErr w:type="spellEnd"/>
                          </w:p>
                          <w:p w14:paraId="087A291F" w14:textId="77777777" w:rsidR="00503592" w:rsidRPr="000F0BE4" w:rsidRDefault="00503592" w:rsidP="000F0BE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after="120"/>
                              <w:rPr>
                                <w:rFonts w:ascii="Corbel" w:hAnsi="Corbel" w:cs="SegoePro-Light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0F69D" id="Zone de texte 37" o:spid="_x0000_s1037" type="#_x0000_t202" style="position:absolute;margin-left:302.15pt;margin-top:503.85pt;width:198.75pt;height:129pt;z-index:25142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" filled="f" stroked="f">
                <v:textbox>
                  <w:txbxContent>
                    <w:p w14:paraId="4A0F5F08" w14:textId="77777777" w:rsidR="00533C46" w:rsidRPr="001C6081" w:rsidRDefault="0023121E" w:rsidP="003571E8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  <w:u w:val="single"/>
                        </w:rPr>
                      </w:pPr>
                      <w:r w:rsidRPr="001C6081"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  <w:u w:val="single"/>
                        </w:rPr>
                        <w:t>LANGUES</w:t>
                      </w:r>
                    </w:p>
                    <w:p w14:paraId="4ABD9E6F" w14:textId="77777777" w:rsidR="0023121E" w:rsidRPr="0023121E" w:rsidRDefault="0023121E" w:rsidP="00503592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</w:pPr>
                      <w:r w:rsidRPr="001C6081"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Français : </w:t>
                      </w:r>
                      <w:r w:rsidRPr="0023121E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langue maternelle</w:t>
                      </w:r>
                    </w:p>
                    <w:p w14:paraId="6773E1B6" w14:textId="77777777" w:rsidR="0023121E" w:rsidRDefault="0023121E" w:rsidP="00503592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color w:val="48B6A8"/>
                          <w:sz w:val="24"/>
                          <w:szCs w:val="24"/>
                        </w:rPr>
                      </w:pPr>
                      <w:r w:rsidRPr="001C6081"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</w:rPr>
                        <w:t xml:space="preserve">Allemand : </w:t>
                      </w:r>
                      <w:r w:rsidRPr="0023121E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niveau intermédiaire</w:t>
                      </w:r>
                    </w:p>
                    <w:p w14:paraId="63A6F7B4" w14:textId="77777777" w:rsidR="0023121E" w:rsidRPr="0023121E" w:rsidRDefault="0023121E" w:rsidP="00503592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</w:pPr>
                      <w:r w:rsidRPr="001C6081"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</w:rPr>
                        <w:t>Luxembourgeois :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48B6A8"/>
                          <w:sz w:val="24"/>
                          <w:szCs w:val="24"/>
                        </w:rPr>
                        <w:t xml:space="preserve"> </w:t>
                      </w:r>
                      <w:r w:rsidRPr="0023121E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niveau débutant</w:t>
                      </w:r>
                    </w:p>
                    <w:p w14:paraId="1779A682" w14:textId="5069DE18" w:rsidR="00533C46" w:rsidRDefault="0023121E" w:rsidP="000F0BE4">
                      <w:pPr>
                        <w:pStyle w:val="Textedebulles"/>
                        <w:tabs>
                          <w:tab w:val="left" w:pos="850"/>
                        </w:tabs>
                        <w:spacing w:after="120"/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</w:pPr>
                      <w:r w:rsidRPr="001C6081"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</w:rPr>
                        <w:t>Anglais :</w:t>
                      </w:r>
                      <w:r>
                        <w:rPr>
                          <w:rFonts w:ascii="Corbel" w:hAnsi="Corbel" w:cs="SegoePro-Bold"/>
                          <w:b/>
                          <w:bCs/>
                          <w:color w:val="48B6A8"/>
                          <w:sz w:val="24"/>
                          <w:szCs w:val="24"/>
                        </w:rPr>
                        <w:t xml:space="preserve"> </w:t>
                      </w:r>
                      <w:r w:rsidRPr="0023121E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niveau scolaire</w:t>
                      </w:r>
                    </w:p>
                    <w:p w14:paraId="1AA1FF3E" w14:textId="5E4C57CF" w:rsidR="00503592" w:rsidRPr="001C6081" w:rsidRDefault="00503592" w:rsidP="003571E8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  <w:u w:val="single"/>
                        </w:rPr>
                      </w:pPr>
                      <w:r w:rsidRPr="001C6081"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  <w:u w:val="single"/>
                        </w:rPr>
                        <w:t>LOGI</w:t>
                      </w:r>
                      <w:r w:rsidR="00321CE9" w:rsidRPr="001C6081"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  <w:u w:val="single"/>
                        </w:rPr>
                        <w:t>CIELS PRATIQUÉ</w:t>
                      </w:r>
                      <w:r w:rsidRPr="001C6081">
                        <w:rPr>
                          <w:rFonts w:ascii="Corbel" w:hAnsi="Corbel" w:cs="SegoePro-Bold"/>
                          <w:b/>
                          <w:bCs/>
                          <w:color w:val="C00000"/>
                          <w:sz w:val="24"/>
                          <w:szCs w:val="24"/>
                          <w:u w:val="single"/>
                        </w:rPr>
                        <w:t>S</w:t>
                      </w:r>
                    </w:p>
                    <w:p w14:paraId="53C9BE12" w14:textId="21BF471F" w:rsidR="00503592" w:rsidRPr="000F0BE4" w:rsidRDefault="00503592" w:rsidP="00503592">
                      <w:pPr>
                        <w:pStyle w:val="Textedebulles"/>
                        <w:tabs>
                          <w:tab w:val="left" w:pos="850"/>
                        </w:tabs>
                        <w:spacing w:after="120"/>
                        <w:rPr>
                          <w:rFonts w:ascii="Corbel" w:hAnsi="Corbel" w:cs="SegoePro-Light"/>
                          <w:i/>
                          <w:sz w:val="24"/>
                          <w:szCs w:val="24"/>
                        </w:rPr>
                      </w:pPr>
                      <w:r w:rsidRPr="000F0BE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 xml:space="preserve">Word, Excel, Access, </w:t>
                      </w:r>
                      <w:r w:rsidR="00E72B8D" w:rsidRPr="000F0BE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Outlook</w:t>
                      </w:r>
                      <w:r w:rsidRPr="000F0BE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0F0BE4">
                        <w:rPr>
                          <w:rFonts w:ascii="Corbel" w:hAnsi="Corbel" w:cs="SegoePro-Bold"/>
                          <w:b/>
                          <w:bCs/>
                          <w:sz w:val="24"/>
                          <w:szCs w:val="24"/>
                        </w:rPr>
                        <w:t>Power-Point</w:t>
                      </w:r>
                      <w:proofErr w:type="spellEnd"/>
                    </w:p>
                    <w:p w14:paraId="087A291F" w14:textId="77777777" w:rsidR="00503592" w:rsidRPr="000F0BE4" w:rsidRDefault="00503592" w:rsidP="000F0BE4">
                      <w:pPr>
                        <w:pStyle w:val="Textedebulles"/>
                        <w:tabs>
                          <w:tab w:val="left" w:pos="850"/>
                        </w:tabs>
                        <w:spacing w:after="120"/>
                        <w:rPr>
                          <w:rFonts w:ascii="Corbel" w:hAnsi="Corbel" w:cs="SegoePro-Light"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21CE9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BBFD414" wp14:editId="59D7287E">
                <wp:simplePos x="0" y="0"/>
                <wp:positionH relativeFrom="column">
                  <wp:posOffset>871855</wp:posOffset>
                </wp:positionH>
                <wp:positionV relativeFrom="paragraph">
                  <wp:posOffset>6038215</wp:posOffset>
                </wp:positionV>
                <wp:extent cx="2738120" cy="264160"/>
                <wp:effectExtent l="0" t="0" r="5080" b="2540"/>
                <wp:wrapThrough wrapText="bothSides">
                  <wp:wrapPolygon edited="0">
                    <wp:start x="0" y="0"/>
                    <wp:lineTo x="0" y="20250"/>
                    <wp:lineTo x="21490" y="20250"/>
                    <wp:lineTo x="21490" y="0"/>
                    <wp:lineTo x="0" y="0"/>
                  </wp:wrapPolygon>
                </wp:wrapThrough>
                <wp:docPr id="4" name="Grou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8120" cy="264160"/>
                          <a:chOff x="-3945" y="-27305"/>
                          <a:chExt cx="2738120" cy="264160"/>
                        </a:xfrm>
                      </wpg:grpSpPr>
                      <wps:wsp>
                        <wps:cNvPr id="69" name="Zone de texte 69"/>
                        <wps:cNvSpPr txBox="1"/>
                        <wps:spPr>
                          <a:xfrm>
                            <a:off x="-3945" y="-27305"/>
                            <a:ext cx="2738120" cy="264160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F8DD06" w14:textId="77777777" w:rsidR="00533C46" w:rsidRPr="00DC5877" w:rsidRDefault="00533C46" w:rsidP="00BC5ADF">
                              <w:pPr>
                                <w:pStyle w:val="Textedebulles"/>
                                <w:spacing w:after="113"/>
                                <w:jc w:val="center"/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Compétences</w:t>
                              </w:r>
                            </w:p>
                            <w:p w14:paraId="3B4420D9" w14:textId="77777777" w:rsidR="00533C46" w:rsidRPr="00BC5ADF" w:rsidRDefault="00533C46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09838" y="28575"/>
                            <a:ext cx="129540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BFD414" id="Groupe 4" o:spid="_x0000_s1038" style="position:absolute;margin-left:68.65pt;margin-top:475.45pt;width:215.6pt;height:20.8pt;z-index:251679744;mso-height-relative:margin" coordorigin="-39,-273" coordsize="27381,2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">
                <v:shape id="Zone de texte 69" o:spid="_x0000_s1039" type="#_x0000_t202" style="position:absolute;left:-39;top:-273;width:27380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" fillcolor="#f79646 [3209]" stroked="f">
                  <v:textbox>
                    <w:txbxContent>
                      <w:p w14:paraId="59F8DD06" w14:textId="77777777" w:rsidR="00533C46" w:rsidRPr="00DC5877" w:rsidRDefault="00533C46" w:rsidP="00BC5ADF">
                        <w:pPr>
                          <w:pStyle w:val="Textedebulles"/>
                          <w:spacing w:after="113"/>
                          <w:jc w:val="center"/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Compétences</w:t>
                        </w:r>
                      </w:p>
                      <w:p w14:paraId="3B4420D9" w14:textId="77777777" w:rsidR="00533C46" w:rsidRPr="00BC5ADF" w:rsidRDefault="00533C46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v:shape id="Image 4" o:spid="_x0000_s1040" type="#_x0000_t75" style="position:absolute;left:25098;top:285;width:1295;height:20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">
                  <v:imagedata r:id="rId20" o:title=""/>
                </v:shape>
                <w10:wrap type="through"/>
              </v:group>
            </w:pict>
          </mc:Fallback>
        </mc:AlternateContent>
      </w:r>
      <w:r w:rsidR="00321CE9">
        <w:rPr>
          <w:noProof/>
        </w:rPr>
        <mc:AlternateContent>
          <mc:Choice Requires="wps">
            <w:drawing>
              <wp:anchor distT="0" distB="0" distL="114300" distR="114300" simplePos="0" relativeHeight="251353088" behindDoc="0" locked="0" layoutInCell="1" allowOverlap="1" wp14:anchorId="794CAAB5" wp14:editId="67E16511">
                <wp:simplePos x="0" y="0"/>
                <wp:positionH relativeFrom="column">
                  <wp:posOffset>949325</wp:posOffset>
                </wp:positionH>
                <wp:positionV relativeFrom="paragraph">
                  <wp:posOffset>4398645</wp:posOffset>
                </wp:positionV>
                <wp:extent cx="3865880" cy="1628775"/>
                <wp:effectExtent l="0" t="0" r="0" b="9525"/>
                <wp:wrapSquare wrapText="bothSides"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5880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172D0B" w14:textId="4BFBC68A" w:rsidR="003571E8" w:rsidRPr="001C6081" w:rsidRDefault="003571E8" w:rsidP="003571E8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60818">
                              <w:rPr>
                                <w:rFonts w:ascii="Corbel" w:hAnsi="Corbel" w:cs="SegoePro-Light"/>
                                <w:b/>
                                <w:sz w:val="24"/>
                                <w:szCs w:val="24"/>
                                <w:u w:val="single"/>
                              </w:rPr>
                              <w:t>2015</w:t>
                            </w:r>
                            <w:r w:rsidRPr="00E60818">
                              <w:rPr>
                                <w:rFonts w:ascii="Corbel" w:hAnsi="Corbel" w:cs="SegoePro-Bold"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4228E2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21CE9"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La comptabilité générale</w:t>
                            </w:r>
                          </w:p>
                          <w:p w14:paraId="06516D9D" w14:textId="2B3ED454" w:rsidR="003571E8" w:rsidRPr="003571E8" w:rsidRDefault="003571E8" w:rsidP="00A13F4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iCs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 w:rsidRPr="004228E2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Italic"/>
                                <w:iCs/>
                                <w:color w:val="7F7F7F" w:themeColor="text1" w:themeTint="80"/>
                                <w:sz w:val="24"/>
                                <w:szCs w:val="24"/>
                              </w:rPr>
                              <w:t>Chambres des Métiers au Luxembourg</w:t>
                            </w:r>
                            <w:r w:rsidRPr="004228E2">
                              <w:rPr>
                                <w:rFonts w:ascii="Corbel" w:hAnsi="Corbel" w:cs="SegoePro-Italic"/>
                                <w:i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3CABC48" w14:textId="1F512050" w:rsidR="00A13F44" w:rsidRPr="008D0A3E" w:rsidRDefault="00A13F44" w:rsidP="00A13F4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Bold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 w:rsidRPr="00E60818">
                              <w:rPr>
                                <w:rFonts w:ascii="Corbel" w:hAnsi="Corbel" w:cs="SegoePro-Light"/>
                                <w:b/>
                                <w:sz w:val="24"/>
                                <w:szCs w:val="24"/>
                                <w:u w:val="single"/>
                              </w:rPr>
                              <w:t>2006-2008</w:t>
                            </w:r>
                            <w:r w:rsidR="00533C46" w:rsidRPr="00503592">
                              <w:rPr>
                                <w:rFonts w:ascii="Corbel" w:hAnsi="Corbel" w:cs="SegoePro-Bold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3C46" w:rsidRPr="008D0A3E">
                              <w:rPr>
                                <w:rFonts w:ascii="Wingdings" w:hAnsi="Wingdings"/>
                                <w:b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BTS </w:t>
                            </w:r>
                            <w:r w:rsidR="00503592"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assistante</w:t>
                            </w:r>
                            <w:r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de gestion de PME-PMI</w:t>
                            </w:r>
                          </w:p>
                          <w:p w14:paraId="7479F24E" w14:textId="4E56C069" w:rsidR="00503592" w:rsidRPr="003571E8" w:rsidRDefault="00533C46" w:rsidP="00A13F44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Italic"/>
                                <w:iCs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 w:rsidRPr="004228E2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228E2">
                              <w:rPr>
                                <w:rFonts w:ascii="Corbel" w:hAnsi="Corbel" w:cs="SegoePro-Italic"/>
                                <w:iCs/>
                                <w:color w:val="7F7F7F" w:themeColor="text1" w:themeTint="80"/>
                                <w:sz w:val="24"/>
                                <w:szCs w:val="24"/>
                              </w:rPr>
                              <w:t>École</w:t>
                            </w:r>
                            <w:r w:rsidR="00A13F44">
                              <w:rPr>
                                <w:rFonts w:ascii="Corbel" w:hAnsi="Corbel" w:cs="SegoePro-Italic"/>
                                <w:i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Pigier de Metz</w:t>
                            </w:r>
                            <w:r w:rsidRPr="004228E2">
                              <w:rPr>
                                <w:rFonts w:ascii="Corbel" w:hAnsi="Corbel" w:cs="SegoePro-Italic"/>
                                <w:i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F74D122" w14:textId="71F19495" w:rsidR="00503592" w:rsidRPr="003571E8" w:rsidRDefault="00A13F44" w:rsidP="00503592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 w:rsidRPr="00E60818">
                              <w:rPr>
                                <w:rFonts w:ascii="Corbel" w:hAnsi="Corbel" w:cs="SegoePro-Light"/>
                                <w:b/>
                                <w:sz w:val="24"/>
                                <w:szCs w:val="24"/>
                                <w:u w:val="single"/>
                              </w:rPr>
                              <w:t>2004 - 2006</w:t>
                            </w:r>
                            <w:r w:rsidR="00533C46"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3C46" w:rsidRPr="004228E2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="00533C46" w:rsidRPr="004228E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60818"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BAC PRO SECRÉ</w:t>
                            </w:r>
                            <w:r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TARIAT</w:t>
                            </w:r>
                            <w:r w:rsidR="00533C46" w:rsidRPr="004228E2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Lycée Sophie-Germain de Thionville</w:t>
                            </w:r>
                            <w:r w:rsidR="00503592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03592">
                              <w:rPr>
                                <w:rFonts w:ascii="Corbel" w:hAnsi="Corbel" w:cs="SegoePro-Italic"/>
                                <w:iCs/>
                                <w:caps/>
                                <w:color w:val="7F7F7F" w:themeColor="text1" w:themeTint="8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Corbel" w:hAnsi="Corbel" w:cs="SegoePro-Light"/>
                                <w:color w:val="7F7F7F" w:themeColor="text1" w:themeTint="80"/>
                                <w:sz w:val="24"/>
                                <w:szCs w:val="24"/>
                              </w:rPr>
                              <w:t>Section européenne Allemand</w:t>
                            </w:r>
                          </w:p>
                          <w:p w14:paraId="16C1D445" w14:textId="6E2FB141" w:rsidR="00A13F44" w:rsidRPr="00A13F44" w:rsidRDefault="00503592" w:rsidP="00503592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Corbel" w:hAnsi="Corbel"/>
                                <w:b/>
                                <w:color w:val="7F7F7F" w:themeColor="text1" w:themeTint="80"/>
                              </w:rPr>
                            </w:pPr>
                            <w:r w:rsidRPr="00E60818">
                              <w:rPr>
                                <w:rFonts w:ascii="Corbel" w:hAnsi="Corbel" w:cs="SegoePro-Light"/>
                                <w:b/>
                                <w:sz w:val="24"/>
                                <w:szCs w:val="24"/>
                                <w:u w:val="single"/>
                              </w:rPr>
                              <w:t>2002 - 2004</w:t>
                            </w:r>
                            <w:r w:rsidR="00A13F44" w:rsidRPr="00503592">
                              <w:rPr>
                                <w:rFonts w:ascii="Corbel" w:hAnsi="Corbel" w:cs="SegoePro-Bold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3F44" w:rsidRPr="00A13F44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="00A13F44" w:rsidRPr="00A13F44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3F44"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B</w:t>
                            </w:r>
                            <w:r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EP</w:t>
                            </w:r>
                            <w:r w:rsidR="00E60818"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SECRÉ</w:t>
                            </w:r>
                            <w:r w:rsidR="00A13F44" w:rsidRPr="008D0A3E">
                              <w:rPr>
                                <w:rFonts w:ascii="Corbel" w:hAnsi="Corbel" w:cs="SegoePro-Bold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TARIAT</w:t>
                            </w:r>
                            <w:r w:rsidR="00A13F44" w:rsidRPr="00A13F44">
                              <w:rPr>
                                <w:rFonts w:ascii="Wingdings" w:hAnsi="Wingdings"/>
                                <w:color w:val="279080"/>
                                <w:sz w:val="24"/>
                                <w:szCs w:val="24"/>
                              </w:rPr>
                              <w:t></w:t>
                            </w:r>
                            <w:r w:rsidR="00A13F44" w:rsidRPr="00A13F44">
                              <w:rPr>
                                <w:rFonts w:ascii="Corbel" w:hAnsi="Corbel" w:cs="SegoePro-Bold"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Lycée Sophie-Germain de Thionville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CAAB5" id="Zone de texte 36" o:spid="_x0000_s1041" type="#_x0000_t202" style="position:absolute;margin-left:74.75pt;margin-top:346.35pt;width:304.4pt;height:128.25pt;z-index:25135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" filled="f" stroked="f">
                <v:textbox>
                  <w:txbxContent>
                    <w:p w14:paraId="56172D0B" w14:textId="4BFBC68A" w:rsidR="003571E8" w:rsidRPr="001C6081" w:rsidRDefault="003571E8" w:rsidP="003571E8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E60818">
                        <w:rPr>
                          <w:rFonts w:ascii="Corbel" w:hAnsi="Corbel" w:cs="SegoePro-Light"/>
                          <w:b/>
                          <w:sz w:val="24"/>
                          <w:szCs w:val="24"/>
                          <w:u w:val="single"/>
                        </w:rPr>
                        <w:t>2015</w:t>
                      </w:r>
                      <w:r w:rsidRPr="00E60818">
                        <w:rPr>
                          <w:rFonts w:ascii="Corbel" w:hAnsi="Corbel" w:cs="SegoePro-Bold"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4228E2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321CE9" w:rsidRPr="008D0A3E">
                        <w:rPr>
                          <w:rFonts w:ascii="Corbel" w:hAnsi="Corbel" w:cs="SegoePro-Bold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La comptabilité générale</w:t>
                      </w:r>
                    </w:p>
                    <w:p w14:paraId="06516D9D" w14:textId="2B3ED454" w:rsidR="003571E8" w:rsidRPr="003571E8" w:rsidRDefault="003571E8" w:rsidP="00A13F4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iCs/>
                          <w:color w:val="7F7F7F" w:themeColor="text1" w:themeTint="80"/>
                          <w:sz w:val="24"/>
                          <w:szCs w:val="24"/>
                        </w:rPr>
                      </w:pPr>
                      <w:r w:rsidRPr="004228E2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rbel" w:hAnsi="Corbel" w:cs="SegoePro-Italic"/>
                          <w:iCs/>
                          <w:color w:val="7F7F7F" w:themeColor="text1" w:themeTint="80"/>
                          <w:sz w:val="24"/>
                          <w:szCs w:val="24"/>
                        </w:rPr>
                        <w:t>Chambres des Métiers au Luxembourg</w:t>
                      </w:r>
                      <w:r w:rsidRPr="004228E2">
                        <w:rPr>
                          <w:rFonts w:ascii="Corbel" w:hAnsi="Corbel" w:cs="SegoePro-Italic"/>
                          <w:i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3CABC48" w14:textId="1F512050" w:rsidR="00A13F44" w:rsidRPr="008D0A3E" w:rsidRDefault="00A13F44" w:rsidP="00A13F4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Bold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</w:pPr>
                      <w:r w:rsidRPr="00E60818">
                        <w:rPr>
                          <w:rFonts w:ascii="Corbel" w:hAnsi="Corbel" w:cs="SegoePro-Light"/>
                          <w:b/>
                          <w:sz w:val="24"/>
                          <w:szCs w:val="24"/>
                          <w:u w:val="single"/>
                        </w:rPr>
                        <w:t>2006-2008</w:t>
                      </w:r>
                      <w:r w:rsidR="00533C46" w:rsidRPr="00503592">
                        <w:rPr>
                          <w:rFonts w:ascii="Corbel" w:hAnsi="Corbel" w:cs="SegoePro-Bold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33C46" w:rsidRPr="008D0A3E">
                        <w:rPr>
                          <w:rFonts w:ascii="Wingdings" w:hAnsi="Wingdings"/>
                          <w:b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="00533C46" w:rsidRPr="008D0A3E">
                        <w:rPr>
                          <w:rFonts w:ascii="Corbel" w:hAnsi="Corbel" w:cs="SegoePro-Bold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Pr="008D0A3E">
                        <w:rPr>
                          <w:rFonts w:ascii="Corbel" w:hAnsi="Corbel" w:cs="SegoePro-Bold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BTS </w:t>
                      </w:r>
                      <w:r w:rsidR="00503592" w:rsidRPr="008D0A3E">
                        <w:rPr>
                          <w:rFonts w:ascii="Corbel" w:hAnsi="Corbel" w:cs="SegoePro-Bold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assistante</w:t>
                      </w:r>
                      <w:r w:rsidRPr="008D0A3E">
                        <w:rPr>
                          <w:rFonts w:ascii="Corbel" w:hAnsi="Corbel" w:cs="SegoePro-Bold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de gestion de PME-PMI</w:t>
                      </w:r>
                    </w:p>
                    <w:p w14:paraId="7479F24E" w14:textId="4E56C069" w:rsidR="00503592" w:rsidRPr="003571E8" w:rsidRDefault="00533C46" w:rsidP="00A13F44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Italic"/>
                          <w:iCs/>
                          <w:color w:val="7F7F7F" w:themeColor="text1" w:themeTint="80"/>
                          <w:sz w:val="24"/>
                          <w:szCs w:val="24"/>
                        </w:rPr>
                      </w:pPr>
                      <w:r w:rsidRPr="004228E2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Pr="004228E2">
                        <w:rPr>
                          <w:rFonts w:ascii="Corbel" w:hAnsi="Corbel" w:cs="SegoePro-Italic"/>
                          <w:iCs/>
                          <w:color w:val="7F7F7F" w:themeColor="text1" w:themeTint="80"/>
                          <w:sz w:val="24"/>
                          <w:szCs w:val="24"/>
                        </w:rPr>
                        <w:t>École</w:t>
                      </w:r>
                      <w:r w:rsidR="00A13F44">
                        <w:rPr>
                          <w:rFonts w:ascii="Corbel" w:hAnsi="Corbel" w:cs="SegoePro-Italic"/>
                          <w:iCs/>
                          <w:color w:val="7F7F7F" w:themeColor="text1" w:themeTint="80"/>
                          <w:sz w:val="24"/>
                          <w:szCs w:val="24"/>
                        </w:rPr>
                        <w:t xml:space="preserve"> Pigier de Metz</w:t>
                      </w:r>
                      <w:r w:rsidRPr="004228E2">
                        <w:rPr>
                          <w:rFonts w:ascii="Corbel" w:hAnsi="Corbel" w:cs="SegoePro-Italic"/>
                          <w:i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F74D122" w14:textId="71F19495" w:rsidR="00503592" w:rsidRPr="003571E8" w:rsidRDefault="00A13F44" w:rsidP="00503592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</w:pPr>
                      <w:r w:rsidRPr="00E60818">
                        <w:rPr>
                          <w:rFonts w:ascii="Corbel" w:hAnsi="Corbel" w:cs="SegoePro-Light"/>
                          <w:b/>
                          <w:sz w:val="24"/>
                          <w:szCs w:val="24"/>
                          <w:u w:val="single"/>
                        </w:rPr>
                        <w:t>2004 - 2006</w:t>
                      </w:r>
                      <w:r w:rsidR="00533C46"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533C46" w:rsidRPr="004228E2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="00533C46" w:rsidRPr="004228E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E60818" w:rsidRPr="008D0A3E">
                        <w:rPr>
                          <w:rFonts w:ascii="Corbel" w:hAnsi="Corbel" w:cs="SegoePro-Bold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BAC PRO SECRÉ</w:t>
                      </w:r>
                      <w:r w:rsidRPr="008D0A3E">
                        <w:rPr>
                          <w:rFonts w:ascii="Corbel" w:hAnsi="Corbel" w:cs="SegoePro-Bold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TARIAT</w:t>
                      </w:r>
                      <w:r w:rsidR="00533C46" w:rsidRPr="004228E2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Lycée Sophie-Germain de Thionville</w:t>
                      </w:r>
                      <w:r w:rsidR="00503592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503592">
                        <w:rPr>
                          <w:rFonts w:ascii="Corbel" w:hAnsi="Corbel" w:cs="SegoePro-Italic"/>
                          <w:iCs/>
                          <w:caps/>
                          <w:color w:val="7F7F7F" w:themeColor="text1" w:themeTint="8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Corbel" w:hAnsi="Corbel" w:cs="SegoePro-Light"/>
                          <w:color w:val="7F7F7F" w:themeColor="text1" w:themeTint="80"/>
                          <w:sz w:val="24"/>
                          <w:szCs w:val="24"/>
                        </w:rPr>
                        <w:t>Section européenne Allemand</w:t>
                      </w:r>
                    </w:p>
                    <w:p w14:paraId="16C1D445" w14:textId="6E2FB141" w:rsidR="00A13F44" w:rsidRPr="00A13F44" w:rsidRDefault="00503592" w:rsidP="00503592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Corbel" w:hAnsi="Corbel"/>
                          <w:b/>
                          <w:color w:val="7F7F7F" w:themeColor="text1" w:themeTint="80"/>
                        </w:rPr>
                      </w:pPr>
                      <w:r w:rsidRPr="00E60818">
                        <w:rPr>
                          <w:rFonts w:ascii="Corbel" w:hAnsi="Corbel" w:cs="SegoePro-Light"/>
                          <w:b/>
                          <w:sz w:val="24"/>
                          <w:szCs w:val="24"/>
                          <w:u w:val="single"/>
                        </w:rPr>
                        <w:t>2002 - 2004</w:t>
                      </w:r>
                      <w:r w:rsidR="00A13F44" w:rsidRPr="00503592">
                        <w:rPr>
                          <w:rFonts w:ascii="Corbel" w:hAnsi="Corbel" w:cs="SegoePro-Bold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A13F44" w:rsidRPr="00A13F44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="00A13F44" w:rsidRPr="00A13F44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 w:rsidR="00A13F44" w:rsidRPr="008D0A3E">
                        <w:rPr>
                          <w:rFonts w:ascii="Corbel" w:hAnsi="Corbel" w:cs="SegoePro-Bold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B</w:t>
                      </w:r>
                      <w:r w:rsidRPr="008D0A3E">
                        <w:rPr>
                          <w:rFonts w:ascii="Corbel" w:hAnsi="Corbel" w:cs="SegoePro-Bold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EP</w:t>
                      </w:r>
                      <w:r w:rsidR="00E60818" w:rsidRPr="008D0A3E">
                        <w:rPr>
                          <w:rFonts w:ascii="Corbel" w:hAnsi="Corbel" w:cs="SegoePro-Bold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SECRÉ</w:t>
                      </w:r>
                      <w:r w:rsidR="00A13F44" w:rsidRPr="008D0A3E">
                        <w:rPr>
                          <w:rFonts w:ascii="Corbel" w:hAnsi="Corbel" w:cs="SegoePro-Bold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TARIAT</w:t>
                      </w:r>
                      <w:r w:rsidR="00A13F44" w:rsidRPr="00A13F44">
                        <w:rPr>
                          <w:rFonts w:ascii="Wingdings" w:hAnsi="Wingdings"/>
                          <w:color w:val="279080"/>
                          <w:sz w:val="24"/>
                          <w:szCs w:val="24"/>
                        </w:rPr>
                        <w:t></w:t>
                      </w:r>
                      <w:r w:rsidR="00A13F44" w:rsidRPr="00A13F44">
                        <w:rPr>
                          <w:rFonts w:ascii="Corbel" w:hAnsi="Corbel" w:cs="SegoePro-Bold"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Lycée Sophie-Germain de Thionville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1CE9">
        <w:rPr>
          <w:noProof/>
        </w:rPr>
        <mc:AlternateContent>
          <mc:Choice Requires="wpg">
            <w:drawing>
              <wp:anchor distT="0" distB="0" distL="114300" distR="114300" simplePos="0" relativeHeight="251602944" behindDoc="0" locked="0" layoutInCell="1" allowOverlap="1" wp14:anchorId="6C234CDA" wp14:editId="7A563FB6">
                <wp:simplePos x="0" y="0"/>
                <wp:positionH relativeFrom="column">
                  <wp:posOffset>862330</wp:posOffset>
                </wp:positionH>
                <wp:positionV relativeFrom="paragraph">
                  <wp:posOffset>4136390</wp:posOffset>
                </wp:positionV>
                <wp:extent cx="2738120" cy="264160"/>
                <wp:effectExtent l="0" t="0" r="5080" b="2540"/>
                <wp:wrapThrough wrapText="bothSides">
                  <wp:wrapPolygon edited="0">
                    <wp:start x="0" y="0"/>
                    <wp:lineTo x="0" y="20250"/>
                    <wp:lineTo x="21490" y="20250"/>
                    <wp:lineTo x="21490" y="0"/>
                    <wp:lineTo x="0" y="0"/>
                  </wp:wrapPolygon>
                </wp:wrapThrough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8120" cy="264160"/>
                          <a:chOff x="0" y="0"/>
                          <a:chExt cx="2738120" cy="264160"/>
                        </a:xfrm>
                        <a:solidFill>
                          <a:schemeClr val="accent6"/>
                        </a:solidFill>
                      </wpg:grpSpPr>
                      <wps:wsp>
                        <wps:cNvPr id="65" name="Zone de texte 65"/>
                        <wps:cNvSpPr txBox="1"/>
                        <wps:spPr>
                          <a:xfrm>
                            <a:off x="0" y="0"/>
                            <a:ext cx="2738120" cy="26416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6516E3" w14:textId="77777777" w:rsidR="00533C46" w:rsidRPr="00DC5877" w:rsidRDefault="00533C46" w:rsidP="00BC5ADF">
                              <w:pPr>
                                <w:pStyle w:val="Textedebulles"/>
                                <w:spacing w:after="113"/>
                                <w:jc w:val="center"/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 w:val="24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Formation</w:t>
                              </w:r>
                            </w:p>
                            <w:p w14:paraId="4C2BAADA" w14:textId="77777777" w:rsidR="00533C46" w:rsidRPr="00BC5ADF" w:rsidRDefault="00533C46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3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2213" y="52387"/>
                            <a:ext cx="222885" cy="14605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C234CDA" id="Groupe 2" o:spid="_x0000_s1042" style="position:absolute;margin-left:67.9pt;margin-top:325.7pt;width:215.6pt;height:20.8pt;z-index:251602944" coordsize="27381,2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">
                <v:shape id="Zone de texte 65" o:spid="_x0000_s1043" type="#_x0000_t202" style="position:absolute;width:27381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" filled="f" stroked="f">
                  <v:textbox>
                    <w:txbxContent>
                      <w:p w14:paraId="076516E3" w14:textId="77777777" w:rsidR="00533C46" w:rsidRPr="00DC5877" w:rsidRDefault="00533C46" w:rsidP="00BC5ADF">
                        <w:pPr>
                          <w:pStyle w:val="Textedebulles"/>
                          <w:spacing w:after="113"/>
                          <w:jc w:val="center"/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 w:val="24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Formation</w:t>
                        </w:r>
                      </w:p>
                      <w:p w14:paraId="4C2BAADA" w14:textId="77777777" w:rsidR="00533C46" w:rsidRPr="00BC5ADF" w:rsidRDefault="00533C46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v:shape id="Image 3" o:spid="_x0000_s1044" type="#_x0000_t75" style="position:absolute;left:24622;top:523;width:2228;height:1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">
                  <v:imagedata r:id="rId22" o:title=""/>
                </v:shape>
                <w10:wrap type="through"/>
              </v:group>
            </w:pict>
          </mc:Fallback>
        </mc:AlternateContent>
      </w:r>
      <w:r w:rsidR="0023121E">
        <w:rPr>
          <w:noProof/>
        </w:rPr>
        <mc:AlternateContent>
          <mc:Choice Requires="wps">
            <w:drawing>
              <wp:anchor distT="0" distB="0" distL="114300" distR="114300" simplePos="0" relativeHeight="251545600" behindDoc="0" locked="0" layoutInCell="1" allowOverlap="1" wp14:anchorId="35842D75" wp14:editId="7E80274A">
                <wp:simplePos x="0" y="0"/>
                <wp:positionH relativeFrom="column">
                  <wp:posOffset>-718820</wp:posOffset>
                </wp:positionH>
                <wp:positionV relativeFrom="paragraph">
                  <wp:posOffset>1179195</wp:posOffset>
                </wp:positionV>
                <wp:extent cx="1459865" cy="5314950"/>
                <wp:effectExtent l="0" t="0" r="0" b="0"/>
                <wp:wrapThrough wrapText="bothSides">
                  <wp:wrapPolygon edited="0">
                    <wp:start x="564" y="0"/>
                    <wp:lineTo x="564" y="21523"/>
                    <wp:lineTo x="20576" y="21523"/>
                    <wp:lineTo x="20576" y="0"/>
                    <wp:lineTo x="564" y="0"/>
                  </wp:wrapPolygon>
                </wp:wrapThrough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9865" cy="531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6A693A" w14:textId="77777777" w:rsidR="00533C46" w:rsidRPr="008131F3" w:rsidRDefault="0023121E" w:rsidP="00B47022">
                            <w:pPr>
                              <w:pStyle w:val="Paragraphestandard"/>
                              <w:spacing w:line="240" w:lineRule="auto"/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1a, Place de la </w:t>
                            </w:r>
                            <w:proofErr w:type="spellStart"/>
                            <w:r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Grô</w:t>
                            </w:r>
                            <w:proofErr w:type="spellEnd"/>
                            <w:r w:rsidR="00533C46" w:rsidRPr="008131F3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F57480 SIERCK-LES-BAINS</w:t>
                            </w:r>
                            <w:r w:rsidR="00533C46" w:rsidRPr="008131F3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</w:p>
                          <w:p w14:paraId="35539E87" w14:textId="77777777" w:rsidR="00533C46" w:rsidRPr="008131F3" w:rsidRDefault="00533C46" w:rsidP="008131F3">
                            <w:pPr>
                              <w:pStyle w:val="Paragraphestandard"/>
                              <w:spacing w:line="240" w:lineRule="auto"/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3F56D51" w14:textId="77777777" w:rsidR="00533C46" w:rsidRPr="008131F3" w:rsidRDefault="00533C46" w:rsidP="008131F3">
                            <w:pPr>
                              <w:pStyle w:val="Paragraphestandard"/>
                              <w:spacing w:line="240" w:lineRule="auto"/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96FB92E" w14:textId="6F74AC72" w:rsidR="00533C46" w:rsidRPr="008131F3" w:rsidRDefault="00533C46" w:rsidP="008131F3">
                            <w:pPr>
                              <w:pStyle w:val="Paragraphestandard"/>
                              <w:spacing w:line="240" w:lineRule="auto"/>
                              <w:rPr>
                                <w:rFonts w:ascii="Corbel" w:hAnsi="Corbel" w:cs="SegoePro-Bold"/>
                                <w:b/>
                                <w:bCs/>
                                <w:caps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05AD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Tél.</w:t>
                            </w:r>
                            <w:r w:rsidR="007D1571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 :</w:t>
                            </w:r>
                            <w:r w:rsidRPr="008131F3"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8131F3">
                              <w:rPr>
                                <w:rFonts w:ascii="Corbel" w:hAnsi="Corbel" w:cs="SegoePro-Bold"/>
                                <w:b/>
                                <w:bCs/>
                                <w:caps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23121E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0695563175</w:t>
                            </w:r>
                          </w:p>
                          <w:p w14:paraId="2E20041C" w14:textId="6E421909" w:rsidR="00533C46" w:rsidRPr="008131F3" w:rsidRDefault="00533C46" w:rsidP="008131F3">
                            <w:pPr>
                              <w:pStyle w:val="Paragraphestandard"/>
                              <w:spacing w:before="240" w:line="240" w:lineRule="auto"/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05AD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Email</w:t>
                            </w:r>
                            <w:r w:rsidR="007D1571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 :</w:t>
                            </w:r>
                            <w:r w:rsidRPr="008131F3">
                              <w:rPr>
                                <w:rFonts w:ascii="Corbel" w:hAnsi="Corbel" w:cs="SegoePro-Bold"/>
                                <w:b/>
                                <w:bCs/>
                                <w:caps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hyperlink r:id="rId23" w:history="1">
                              <w:r w:rsidR="0023121E">
                                <w:rPr>
                                  <w:rFonts w:ascii="Corbel" w:hAnsi="Corbel" w:cs="SegoePro-Light"/>
                                  <w:b/>
                                  <w:color w:val="FFFFFF" w:themeColor="background1"/>
                                  <w:szCs w:val="2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m-laure.weber@hotmail.fr</w:t>
                              </w:r>
                            </w:hyperlink>
                          </w:p>
                          <w:p w14:paraId="1D4A7D51" w14:textId="77777777" w:rsidR="00533C46" w:rsidRDefault="0023121E" w:rsidP="008131F3">
                            <w:pPr>
                              <w:pStyle w:val="Textedebulles"/>
                              <w:spacing w:before="240"/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Né le26/01/1987</w:t>
                            </w:r>
                            <w:r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30</w:t>
                            </w:r>
                            <w:r w:rsidR="00533C46" w:rsidRPr="008131F3">
                              <w:rPr>
                                <w:rFonts w:ascii="Corbel" w:hAnsi="Corbel" w:cs="SegoePro-Light"/>
                                <w:b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ans</w:t>
                            </w:r>
                          </w:p>
                          <w:p w14:paraId="4DB6496B" w14:textId="77777777" w:rsidR="0023121E" w:rsidRPr="008131F3" w:rsidRDefault="0023121E" w:rsidP="008131F3">
                            <w:pPr>
                              <w:pStyle w:val="Textedebulles"/>
                              <w:spacing w:before="240"/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E3443DE" w14:textId="77777777" w:rsidR="00642F66" w:rsidRDefault="0023121E" w:rsidP="00642F66">
                            <w:pPr>
                              <w:pStyle w:val="Textedebulles"/>
                              <w:spacing w:before="120"/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Célibataire</w:t>
                            </w:r>
                          </w:p>
                          <w:p w14:paraId="652B622A" w14:textId="26E2FD46" w:rsidR="00533C46" w:rsidRPr="008131F3" w:rsidRDefault="00533C46" w:rsidP="00642F66">
                            <w:pPr>
                              <w:pStyle w:val="Textedebulles"/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31F3"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3121E">
                              <w:rPr>
                                <w:rFonts w:ascii="Corbel" w:hAnsi="Corbel" w:cs="SegoePro-Light"/>
                                <w:color w:val="FFFFFF" w:themeColor="background1"/>
                                <w:sz w:val="2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Enfant</w:t>
                            </w:r>
                          </w:p>
                          <w:p w14:paraId="4C61CC5C" w14:textId="77777777" w:rsidR="00533C46" w:rsidRDefault="00533C46" w:rsidP="008131F3">
                            <w:pPr>
                              <w:pStyle w:val="Paragraphestandard"/>
                              <w:spacing w:before="240" w:line="240" w:lineRule="auto"/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31F3"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Permis</w:t>
                            </w:r>
                            <w:r w:rsidR="0023121E"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B</w:t>
                            </w:r>
                          </w:p>
                          <w:p w14:paraId="5EE9BCDD" w14:textId="77777777" w:rsidR="0023121E" w:rsidRPr="008131F3" w:rsidRDefault="0023121E" w:rsidP="008131F3">
                            <w:pPr>
                              <w:pStyle w:val="Paragraphestandard"/>
                              <w:spacing w:before="240" w:line="240" w:lineRule="auto"/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rbel" w:hAnsi="Corbel" w:cs="SegoePro-Light"/>
                                <w:color w:val="FFFFFF" w:themeColor="background1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Voiture personnelle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42D75" id="Zone de texte 1" o:spid="_x0000_s1045" type="#_x0000_t202" style="position:absolute;margin-left:-56.6pt;margin-top:92.85pt;width:114.95pt;height:418.5pt;z-index: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" filled="f" stroked="f">
                <v:textbox>
                  <w:txbxContent>
                    <w:p w14:paraId="486A693A" w14:textId="77777777" w:rsidR="00533C46" w:rsidRPr="008131F3" w:rsidRDefault="0023121E" w:rsidP="00B47022">
                      <w:pPr>
                        <w:pStyle w:val="Paragraphestandard"/>
                        <w:spacing w:line="240" w:lineRule="auto"/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1a, Place de la </w:t>
                      </w:r>
                      <w:proofErr w:type="spellStart"/>
                      <w:r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Grô</w:t>
                      </w:r>
                      <w:proofErr w:type="spellEnd"/>
                      <w:r w:rsidR="00533C46" w:rsidRPr="008131F3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F57480 SIERCK-LES-BAINS</w:t>
                      </w:r>
                      <w:r w:rsidR="00533C46" w:rsidRPr="008131F3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</w:r>
                    </w:p>
                    <w:p w14:paraId="35539E87" w14:textId="77777777" w:rsidR="00533C46" w:rsidRPr="008131F3" w:rsidRDefault="00533C46" w:rsidP="008131F3">
                      <w:pPr>
                        <w:pStyle w:val="Paragraphestandard"/>
                        <w:spacing w:line="240" w:lineRule="auto"/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3F56D51" w14:textId="77777777" w:rsidR="00533C46" w:rsidRPr="008131F3" w:rsidRDefault="00533C46" w:rsidP="008131F3">
                      <w:pPr>
                        <w:pStyle w:val="Paragraphestandard"/>
                        <w:spacing w:line="240" w:lineRule="auto"/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96FB92E" w14:textId="6F74AC72" w:rsidR="00533C46" w:rsidRPr="008131F3" w:rsidRDefault="00533C46" w:rsidP="008131F3">
                      <w:pPr>
                        <w:pStyle w:val="Paragraphestandard"/>
                        <w:spacing w:line="240" w:lineRule="auto"/>
                        <w:rPr>
                          <w:rFonts w:ascii="Corbel" w:hAnsi="Corbel" w:cs="SegoePro-Bold"/>
                          <w:b/>
                          <w:bCs/>
                          <w:caps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D05AD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Tél.</w:t>
                      </w:r>
                      <w:r w:rsidR="007D1571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 :</w:t>
                      </w:r>
                      <w:r w:rsidRPr="008131F3"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8131F3">
                        <w:rPr>
                          <w:rFonts w:ascii="Corbel" w:hAnsi="Corbel" w:cs="SegoePro-Bold"/>
                          <w:b/>
                          <w:bCs/>
                          <w:caps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23121E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0695563175</w:t>
                      </w:r>
                    </w:p>
                    <w:p w14:paraId="2E20041C" w14:textId="6E421909" w:rsidR="00533C46" w:rsidRPr="008131F3" w:rsidRDefault="00533C46" w:rsidP="008131F3">
                      <w:pPr>
                        <w:pStyle w:val="Paragraphestandard"/>
                        <w:spacing w:before="240" w:line="240" w:lineRule="auto"/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D05AD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Email</w:t>
                      </w:r>
                      <w:r w:rsidR="007D1571">
                        <w:rPr>
                          <w:rFonts w:ascii="Corbel" w:hAnsi="Corbel" w:cs="SegoePro-Light"/>
                          <w:b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 :</w:t>
                      </w:r>
                      <w:r w:rsidRPr="008131F3">
                        <w:rPr>
                          <w:rFonts w:ascii="Corbel" w:hAnsi="Corbel" w:cs="SegoePro-Bold"/>
                          <w:b/>
                          <w:bCs/>
                          <w:caps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</w:r>
                      <w:hyperlink r:id="rId24" w:history="1">
                        <w:r w:rsidR="0023121E">
                          <w:rPr>
                            <w:rFonts w:ascii="Corbel" w:hAnsi="Corbel" w:cs="SegoePro-Light"/>
                            <w:b/>
                            <w:color w:val="FFFFFF" w:themeColor="background1"/>
                            <w:szCs w:val="2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m-laure.weber@hotmail.fr</w:t>
                        </w:r>
                      </w:hyperlink>
                    </w:p>
                    <w:p w14:paraId="1D4A7D51" w14:textId="77777777" w:rsidR="00533C46" w:rsidRDefault="0023121E" w:rsidP="008131F3">
                      <w:pPr>
                        <w:pStyle w:val="Textedebulles"/>
                        <w:spacing w:before="240"/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Né le26/01/1987</w:t>
                      </w:r>
                      <w:r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30</w:t>
                      </w:r>
                      <w:r w:rsidR="00533C46" w:rsidRPr="008131F3">
                        <w:rPr>
                          <w:rFonts w:ascii="Corbel" w:hAnsi="Corbel" w:cs="SegoePro-Light"/>
                          <w:b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ans</w:t>
                      </w:r>
                    </w:p>
                    <w:p w14:paraId="4DB6496B" w14:textId="77777777" w:rsidR="0023121E" w:rsidRPr="008131F3" w:rsidRDefault="0023121E" w:rsidP="008131F3">
                      <w:pPr>
                        <w:pStyle w:val="Textedebulles"/>
                        <w:spacing w:before="240"/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E3443DE" w14:textId="77777777" w:rsidR="00642F66" w:rsidRDefault="0023121E" w:rsidP="00642F66">
                      <w:pPr>
                        <w:pStyle w:val="Textedebulles"/>
                        <w:spacing w:before="120"/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Célibataire</w:t>
                      </w:r>
                    </w:p>
                    <w:p w14:paraId="652B622A" w14:textId="26E2FD46" w:rsidR="00533C46" w:rsidRPr="008131F3" w:rsidRDefault="00533C46" w:rsidP="00642F66">
                      <w:pPr>
                        <w:pStyle w:val="Textedebulles"/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31F3"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3121E">
                        <w:rPr>
                          <w:rFonts w:ascii="Corbel" w:hAnsi="Corbel" w:cs="SegoePro-Light"/>
                          <w:color w:val="FFFFFF" w:themeColor="background1"/>
                          <w:sz w:val="2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 Enfant</w:t>
                      </w:r>
                    </w:p>
                    <w:p w14:paraId="4C61CC5C" w14:textId="77777777" w:rsidR="00533C46" w:rsidRDefault="00533C46" w:rsidP="008131F3">
                      <w:pPr>
                        <w:pStyle w:val="Paragraphestandard"/>
                        <w:spacing w:before="240" w:line="240" w:lineRule="auto"/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31F3"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Permis</w:t>
                      </w:r>
                      <w:r w:rsidR="0023121E"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B</w:t>
                      </w:r>
                    </w:p>
                    <w:p w14:paraId="5EE9BCDD" w14:textId="77777777" w:rsidR="0023121E" w:rsidRPr="008131F3" w:rsidRDefault="0023121E" w:rsidP="008131F3">
                      <w:pPr>
                        <w:pStyle w:val="Paragraphestandard"/>
                        <w:spacing w:before="240" w:line="240" w:lineRule="auto"/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rbel" w:hAnsi="Corbel" w:cs="SegoePro-Light"/>
                          <w:color w:val="FFFFFF" w:themeColor="background1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Voiture personnelle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380ED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8479B15" wp14:editId="1E155EE1">
                <wp:simplePos x="0" y="0"/>
                <wp:positionH relativeFrom="column">
                  <wp:posOffset>861060</wp:posOffset>
                </wp:positionH>
                <wp:positionV relativeFrom="paragraph">
                  <wp:posOffset>143510</wp:posOffset>
                </wp:positionV>
                <wp:extent cx="0" cy="9462770"/>
                <wp:effectExtent l="38100" t="38100" r="38100" b="43180"/>
                <wp:wrapNone/>
                <wp:docPr id="90" name="Connecteur droit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6277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bg1"/>
                          </a:solidFill>
                          <a:prstDash val="sysDot"/>
                          <a:round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5699CA" id="Connecteur droit 90" o:spid="_x0000_s1026" style="position:absolute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8pt,11.3pt" to="67.8pt,7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" strokecolor="white [3212]" strokeweight="6pt">
                <v:stroke dashstyle="1 1" endcap="round"/>
              </v:line>
            </w:pict>
          </mc:Fallback>
        </mc:AlternateContent>
      </w:r>
      <w:r w:rsidR="003D445D" w:rsidRPr="00CD05A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13888" behindDoc="1" locked="0" layoutInCell="1" allowOverlap="1" wp14:anchorId="34E5A6F2" wp14:editId="540C1539">
                <wp:simplePos x="0" y="0"/>
                <wp:positionH relativeFrom="column">
                  <wp:posOffset>-899795</wp:posOffset>
                </wp:positionH>
                <wp:positionV relativeFrom="paragraph">
                  <wp:posOffset>126185</wp:posOffset>
                </wp:positionV>
                <wp:extent cx="1767840" cy="9499145"/>
                <wp:effectExtent l="0" t="0" r="3810" b="6985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94991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57F0D" id="Rectangle 91" o:spid="_x0000_s1026" style="position:absolute;margin-left:-70.85pt;margin-top:9.95pt;width:139.2pt;height:747.95pt;z-index:-25150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" fillcolor="#7f7f7f [1612]" stroked="f"/>
            </w:pict>
          </mc:Fallback>
        </mc:AlternateContent>
      </w:r>
      <w:r w:rsidR="00260D98">
        <w:rPr>
          <w:noProof/>
        </w:rPr>
        <mc:AlternateContent>
          <mc:Choice Requires="wpg">
            <w:drawing>
              <wp:anchor distT="0" distB="0" distL="114300" distR="114300" simplePos="0" relativeHeight="251502592" behindDoc="0" locked="0" layoutInCell="1" allowOverlap="1" wp14:anchorId="1A5A2272" wp14:editId="0EE82E82">
                <wp:simplePos x="0" y="0"/>
                <wp:positionH relativeFrom="column">
                  <wp:posOffset>5788660</wp:posOffset>
                </wp:positionH>
                <wp:positionV relativeFrom="paragraph">
                  <wp:posOffset>113030</wp:posOffset>
                </wp:positionV>
                <wp:extent cx="855345" cy="835660"/>
                <wp:effectExtent l="0" t="0" r="33655" b="53340"/>
                <wp:wrapNone/>
                <wp:docPr id="92" name="Grouper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5345" cy="835660"/>
                          <a:chOff x="0" y="0"/>
                          <a:chExt cx="855345" cy="835660"/>
                        </a:xfrm>
                      </wpg:grpSpPr>
                      <wps:wsp>
                        <wps:cNvPr id="60" name="Connecteur droit 60"/>
                        <wps:cNvCnPr/>
                        <wps:spPr>
                          <a:xfrm flipV="1">
                            <a:off x="0" y="0"/>
                            <a:ext cx="845185" cy="835660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Connecteur droit 61"/>
                        <wps:cNvCnPr/>
                        <wps:spPr>
                          <a:xfrm flipV="1">
                            <a:off x="26670" y="424815"/>
                            <a:ext cx="822960" cy="410845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Connecteur droit 62"/>
                        <wps:cNvCnPr/>
                        <wps:spPr>
                          <a:xfrm flipV="1">
                            <a:off x="29210" y="713105"/>
                            <a:ext cx="826135" cy="122555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E9DD4C" id="Grouper 92" o:spid="_x0000_s1026" style="position:absolute;margin-left:455.8pt;margin-top:8.9pt;width:67.35pt;height:65.8pt;z-index:251502592" coordsize="8553,8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">
                <v:line id="Connecteur droit 60" o:spid="_x0000_s1027" style="position:absolute;flip:y;visibility:visible;mso-wrap-style:square" from="0,0" to="8451,8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" strokecolor="white" strokeweight="1.25pt">
                  <v:stroke dashstyle="1 1" endcap="round"/>
                </v:line>
                <v:line id="Connecteur droit 61" o:spid="_x0000_s1028" style="position:absolute;flip:y;visibility:visible;mso-wrap-style:square" from="266,4248" to="8496,8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" strokecolor="white" strokeweight="1.25pt">
                  <v:stroke dashstyle="1 1" endcap="round"/>
                </v:line>
                <v:line id="Connecteur droit 62" o:spid="_x0000_s1029" style="position:absolute;flip:y;visibility:visible;mso-wrap-style:square" from="292,7131" to="8553,8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" strokecolor="white" strokeweight="1.25pt">
                  <v:stroke dashstyle="1 1" endcap="round"/>
                </v:line>
              </v:group>
            </w:pict>
          </mc:Fallback>
        </mc:AlternateContent>
      </w:r>
      <w:r w:rsidR="00533C46">
        <w:rPr>
          <w:noProof/>
        </w:rPr>
        <mc:AlternateContent>
          <mc:Choice Requires="wpg">
            <w:drawing>
              <wp:anchor distT="0" distB="0" distL="114300" distR="114300" simplePos="0" relativeHeight="251960320" behindDoc="0" locked="0" layoutInCell="1" allowOverlap="1" wp14:anchorId="7C4CE273" wp14:editId="3FEE6159">
                <wp:simplePos x="0" y="0"/>
                <wp:positionH relativeFrom="column">
                  <wp:posOffset>-909320</wp:posOffset>
                </wp:positionH>
                <wp:positionV relativeFrom="paragraph">
                  <wp:posOffset>6031230</wp:posOffset>
                </wp:positionV>
                <wp:extent cx="1797862" cy="3554057"/>
                <wp:effectExtent l="0" t="0" r="31115" b="53340"/>
                <wp:wrapNone/>
                <wp:docPr id="89" name="Grouper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862" cy="3554057"/>
                          <a:chOff x="0" y="0"/>
                          <a:chExt cx="1797862" cy="3554057"/>
                        </a:xfrm>
                      </wpg:grpSpPr>
                      <wps:wsp>
                        <wps:cNvPr id="85" name="Connecteur droit 85"/>
                        <wps:cNvCnPr/>
                        <wps:spPr>
                          <a:xfrm flipH="1" flipV="1">
                            <a:off x="0" y="0"/>
                            <a:ext cx="1797862" cy="3103052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Connecteur droit 86"/>
                        <wps:cNvCnPr/>
                        <wps:spPr>
                          <a:xfrm flipH="1" flipV="1">
                            <a:off x="9525" y="1245235"/>
                            <a:ext cx="1775012" cy="1851622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Connecteur droit 87"/>
                        <wps:cNvCnPr/>
                        <wps:spPr>
                          <a:xfrm flipH="1" flipV="1">
                            <a:off x="5080" y="2531745"/>
                            <a:ext cx="1743748" cy="524174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Connecteur droit 88"/>
                        <wps:cNvCnPr/>
                        <wps:spPr>
                          <a:xfrm flipH="1" flipV="1">
                            <a:off x="19050" y="2150745"/>
                            <a:ext cx="1684804" cy="1403312"/>
                          </a:xfrm>
                          <a:prstGeom prst="line">
                            <a:avLst/>
                          </a:prstGeom>
                          <a:ln w="15875" cap="rnd">
                            <a:solidFill>
                              <a:srgbClr val="FFFFFF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646D73" id="Grouper 89" o:spid="_x0000_s1026" style="position:absolute;margin-left:-71.6pt;margin-top:474.9pt;width:141.55pt;height:279.85pt;z-index:251960320" coordsize="17978,35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">
                <v:line id="Connecteur droit 85" o:spid="_x0000_s1027" style="position:absolute;flip:x y;visibility:visible;mso-wrap-style:square" from="0,0" to="17978,31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" strokecolor="white" strokeweight="1.25pt">
                  <v:stroke dashstyle="1 1" endcap="round"/>
                </v:line>
                <v:line id="Connecteur droit 86" o:spid="_x0000_s1028" style="position:absolute;flip:x y;visibility:visible;mso-wrap-style:square" from="95,12452" to="17845,30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" strokecolor="white" strokeweight="1.25pt">
                  <v:stroke dashstyle="1 1" endcap="round"/>
                </v:line>
                <v:line id="Connecteur droit 87" o:spid="_x0000_s1029" style="position:absolute;flip:x y;visibility:visible;mso-wrap-style:square" from="50,25317" to="17488,30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" strokecolor="white" strokeweight="1.25pt">
                  <v:stroke dashstyle="1 1" endcap="round"/>
                </v:line>
                <v:line id="Connecteur droit 88" o:spid="_x0000_s1030" style="position:absolute;flip:x y;visibility:visible;mso-wrap-style:square" from="190,21507" to="17038,35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" strokecolor="white" strokeweight="1.25pt">
                  <v:stroke dashstyle="1 1" endcap="round"/>
                </v:line>
              </v:group>
            </w:pict>
          </mc:Fallback>
        </mc:AlternateContent>
      </w:r>
      <w:r w:rsidR="00945931" w:rsidRPr="00945931">
        <w:t xml:space="preserve">  </w:t>
      </w:r>
      <w:bookmarkStart w:id="0" w:name="_GoBack"/>
      <w:bookmarkEnd w:id="0"/>
    </w:p>
    <w:sectPr w:rsidR="00AF7C19" w:rsidSect="00F93E26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8C30B" w14:textId="77777777" w:rsidR="0023121E" w:rsidRDefault="0023121E" w:rsidP="00B51FFB">
      <w:r>
        <w:separator/>
      </w:r>
    </w:p>
  </w:endnote>
  <w:endnote w:type="continuationSeparator" w:id="0">
    <w:p w14:paraId="10D2DF34" w14:textId="77777777" w:rsidR="0023121E" w:rsidRDefault="0023121E" w:rsidP="00B5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Pro-Light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Pro-Italic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Pro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82F96" w14:textId="77777777" w:rsidR="00773A5E" w:rsidRDefault="00773A5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5BE93" w14:textId="77777777" w:rsidR="00773A5E" w:rsidRDefault="00773A5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93808" w14:textId="77777777" w:rsidR="00773A5E" w:rsidRDefault="00773A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F936A" w14:textId="77777777" w:rsidR="0023121E" w:rsidRDefault="0023121E" w:rsidP="00B51FFB">
      <w:r>
        <w:separator/>
      </w:r>
    </w:p>
  </w:footnote>
  <w:footnote w:type="continuationSeparator" w:id="0">
    <w:p w14:paraId="234CD163" w14:textId="77777777" w:rsidR="0023121E" w:rsidRDefault="0023121E" w:rsidP="00B51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38599" w14:textId="77777777" w:rsidR="00773A5E" w:rsidRDefault="00773A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E5138" w14:textId="77777777" w:rsidR="00773A5E" w:rsidRDefault="00773A5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584B9" w14:textId="77777777" w:rsidR="00773A5E" w:rsidRDefault="00773A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859BF"/>
    <w:multiLevelType w:val="hybridMultilevel"/>
    <w:tmpl w:val="97F069A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C910E96A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4721"/>
    <w:multiLevelType w:val="hybridMultilevel"/>
    <w:tmpl w:val="F704F9B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07B86708">
      <w:start w:val="1"/>
      <w:numFmt w:val="bullet"/>
      <w:lvlText w:val=""/>
      <w:lvlJc w:val="left"/>
      <w:pPr>
        <w:tabs>
          <w:tab w:val="num" w:pos="1134"/>
        </w:tabs>
        <w:ind w:left="1134" w:hanging="397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E5B38"/>
    <w:multiLevelType w:val="hybridMultilevel"/>
    <w:tmpl w:val="919EFDA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6AE8D0D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150A7"/>
    <w:multiLevelType w:val="hybridMultilevel"/>
    <w:tmpl w:val="CD4C64C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E21CEE2E">
      <w:start w:val="1"/>
      <w:numFmt w:val="bullet"/>
      <w:lvlText w:val="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21D4F"/>
    <w:multiLevelType w:val="hybridMultilevel"/>
    <w:tmpl w:val="229AB4A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AB52D558">
      <w:start w:val="1"/>
      <w:numFmt w:val="bullet"/>
      <w:lvlText w:val=""/>
      <w:lvlJc w:val="left"/>
      <w:pPr>
        <w:tabs>
          <w:tab w:val="num" w:pos="1021"/>
        </w:tabs>
        <w:ind w:left="1021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523C4"/>
    <w:multiLevelType w:val="hybridMultilevel"/>
    <w:tmpl w:val="B9F20B5E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38F21D7A">
      <w:start w:val="1"/>
      <w:numFmt w:val="bullet"/>
      <w:lvlText w:val="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B4A8E"/>
    <w:multiLevelType w:val="hybridMultilevel"/>
    <w:tmpl w:val="F684DA30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60D91"/>
    <w:multiLevelType w:val="hybridMultilevel"/>
    <w:tmpl w:val="2FBA38AA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2AB02F8C">
      <w:start w:val="1"/>
      <w:numFmt w:val="bullet"/>
      <w:lvlText w:val=""/>
      <w:lvlJc w:val="left"/>
      <w:pPr>
        <w:tabs>
          <w:tab w:val="num" w:pos="1134"/>
        </w:tabs>
        <w:ind w:left="1134" w:hanging="397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D57B1"/>
    <w:multiLevelType w:val="hybridMultilevel"/>
    <w:tmpl w:val="F48C3DE6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607CF5B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616D4"/>
    <w:multiLevelType w:val="hybridMultilevel"/>
    <w:tmpl w:val="DB328586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C840BF60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2307D"/>
    <w:multiLevelType w:val="hybridMultilevel"/>
    <w:tmpl w:val="C39E3C9A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DFD0C1CC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50A75"/>
    <w:multiLevelType w:val="hybridMultilevel"/>
    <w:tmpl w:val="A6D4B518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81D4183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2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17ABB"/>
    <w:multiLevelType w:val="hybridMultilevel"/>
    <w:tmpl w:val="75E67AB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BCDCB5B4">
      <w:start w:val="1"/>
      <w:numFmt w:val="bullet"/>
      <w:lvlText w:val=""/>
      <w:lvlJc w:val="left"/>
      <w:pPr>
        <w:tabs>
          <w:tab w:val="num" w:pos="964"/>
        </w:tabs>
        <w:ind w:left="1304" w:hanging="567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11951"/>
    <w:multiLevelType w:val="hybridMultilevel"/>
    <w:tmpl w:val="CD42154E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6B4A685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2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A7E5B"/>
    <w:multiLevelType w:val="hybridMultilevel"/>
    <w:tmpl w:val="9316416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4F0A9EE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40D3C"/>
    <w:multiLevelType w:val="hybridMultilevel"/>
    <w:tmpl w:val="F420156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F9528456">
      <w:start w:val="1"/>
      <w:numFmt w:val="bullet"/>
      <w:lvlText w:val=""/>
      <w:lvlJc w:val="left"/>
      <w:pPr>
        <w:tabs>
          <w:tab w:val="num" w:pos="1191"/>
        </w:tabs>
        <w:ind w:left="1191" w:hanging="454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75F3D"/>
    <w:multiLevelType w:val="hybridMultilevel"/>
    <w:tmpl w:val="D71E219A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6AE8D0D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84A42"/>
    <w:multiLevelType w:val="hybridMultilevel"/>
    <w:tmpl w:val="2002696C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D26407D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47B87"/>
    <w:multiLevelType w:val="hybridMultilevel"/>
    <w:tmpl w:val="579668B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2AB02F8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770CD"/>
    <w:multiLevelType w:val="hybridMultilevel"/>
    <w:tmpl w:val="6A5E2B06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330CCC48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67C6F"/>
    <w:multiLevelType w:val="hybridMultilevel"/>
    <w:tmpl w:val="22AA2F88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F5986D82">
      <w:start w:val="1"/>
      <w:numFmt w:val="bullet"/>
      <w:lvlText w:val=""/>
      <w:lvlJc w:val="left"/>
      <w:pPr>
        <w:tabs>
          <w:tab w:val="num" w:pos="1021"/>
        </w:tabs>
        <w:ind w:left="1021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3270F"/>
    <w:multiLevelType w:val="hybridMultilevel"/>
    <w:tmpl w:val="478E9F54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112AB412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E74CF"/>
    <w:multiLevelType w:val="hybridMultilevel"/>
    <w:tmpl w:val="FE8AAD8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FEFE1E4C">
      <w:start w:val="1"/>
      <w:numFmt w:val="bullet"/>
      <w:lvlText w:val=""/>
      <w:lvlJc w:val="left"/>
      <w:pPr>
        <w:tabs>
          <w:tab w:val="num" w:pos="964"/>
        </w:tabs>
        <w:ind w:left="964" w:hanging="51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0E6A63"/>
    <w:multiLevelType w:val="hybridMultilevel"/>
    <w:tmpl w:val="39921C50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D416D840">
      <w:start w:val="1"/>
      <w:numFmt w:val="bullet"/>
      <w:lvlText w:val="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B468F"/>
    <w:multiLevelType w:val="hybridMultilevel"/>
    <w:tmpl w:val="8DB83B5E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6A024AC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5046B"/>
    <w:multiLevelType w:val="hybridMultilevel"/>
    <w:tmpl w:val="63A2D84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9DD216DE">
      <w:start w:val="1"/>
      <w:numFmt w:val="bullet"/>
      <w:lvlText w:val=""/>
      <w:lvlJc w:val="left"/>
      <w:pPr>
        <w:tabs>
          <w:tab w:val="num" w:pos="1021"/>
        </w:tabs>
        <w:ind w:left="1021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04582"/>
    <w:multiLevelType w:val="hybridMultilevel"/>
    <w:tmpl w:val="94FACE16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46FC833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2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6BBE"/>
    <w:multiLevelType w:val="hybridMultilevel"/>
    <w:tmpl w:val="5358E788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989659AC">
      <w:start w:val="1"/>
      <w:numFmt w:val="bullet"/>
      <w:lvlText w:val=""/>
      <w:lvlJc w:val="left"/>
      <w:pPr>
        <w:tabs>
          <w:tab w:val="num" w:pos="340"/>
        </w:tabs>
        <w:ind w:left="397" w:hanging="397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B097E"/>
    <w:multiLevelType w:val="hybridMultilevel"/>
    <w:tmpl w:val="B498A88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FE7099D2">
      <w:start w:val="1"/>
      <w:numFmt w:val="bullet"/>
      <w:lvlText w:val=""/>
      <w:lvlJc w:val="left"/>
      <w:pPr>
        <w:tabs>
          <w:tab w:val="num" w:pos="794"/>
        </w:tabs>
        <w:ind w:left="794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55B8C"/>
    <w:multiLevelType w:val="hybridMultilevel"/>
    <w:tmpl w:val="A6323606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70388196">
      <w:start w:val="1"/>
      <w:numFmt w:val="bullet"/>
      <w:lvlText w:val=""/>
      <w:lvlJc w:val="left"/>
      <w:pPr>
        <w:tabs>
          <w:tab w:val="num" w:pos="1021"/>
        </w:tabs>
        <w:ind w:left="1021" w:hanging="284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0458C"/>
    <w:multiLevelType w:val="hybridMultilevel"/>
    <w:tmpl w:val="8D9AF45C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2AB02F8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9111B"/>
    <w:multiLevelType w:val="hybridMultilevel"/>
    <w:tmpl w:val="E6CE1BC6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61DCC122">
      <w:start w:val="1"/>
      <w:numFmt w:val="bullet"/>
      <w:lvlText w:val=""/>
      <w:lvlJc w:val="left"/>
      <w:pPr>
        <w:tabs>
          <w:tab w:val="num" w:pos="907"/>
        </w:tabs>
        <w:ind w:left="907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17B19"/>
    <w:multiLevelType w:val="hybridMultilevel"/>
    <w:tmpl w:val="5D52986E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D2D0F42C">
      <w:start w:val="1"/>
      <w:numFmt w:val="bullet"/>
      <w:lvlText w:val=""/>
      <w:lvlJc w:val="left"/>
      <w:pPr>
        <w:tabs>
          <w:tab w:val="num" w:pos="1134"/>
        </w:tabs>
        <w:ind w:left="1134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E1E60"/>
    <w:multiLevelType w:val="hybridMultilevel"/>
    <w:tmpl w:val="0FC6788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8BA47A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4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E3E7C"/>
    <w:multiLevelType w:val="hybridMultilevel"/>
    <w:tmpl w:val="A8541104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C8AE5E88">
      <w:start w:val="1"/>
      <w:numFmt w:val="bullet"/>
      <w:lvlText w:val=""/>
      <w:lvlJc w:val="left"/>
      <w:pPr>
        <w:tabs>
          <w:tab w:val="num" w:pos="1077"/>
        </w:tabs>
        <w:ind w:left="1077" w:hanging="34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75985"/>
    <w:multiLevelType w:val="hybridMultilevel"/>
    <w:tmpl w:val="0780229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9152750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11514B"/>
        <w:sz w:val="22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97088F"/>
    <w:multiLevelType w:val="hybridMultilevel"/>
    <w:tmpl w:val="0F6AD0B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67DC7"/>
    <w:multiLevelType w:val="hybridMultilevel"/>
    <w:tmpl w:val="3F86780A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1DE0A37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bCs/>
        <w:i w:val="0"/>
        <w:iCs w:val="0"/>
        <w:caps w:val="0"/>
        <w:strike w:val="0"/>
        <w:dstrike w:val="0"/>
        <w:vanish w:val="0"/>
        <w:color w:val="279080"/>
        <w:sz w:val="22"/>
        <w:szCs w:val="24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75833"/>
    <w:multiLevelType w:val="hybridMultilevel"/>
    <w:tmpl w:val="EBF004B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9196C7F8">
      <w:start w:val="1"/>
      <w:numFmt w:val="bullet"/>
      <w:lvlText w:val=""/>
      <w:lvlJc w:val="left"/>
      <w:pPr>
        <w:tabs>
          <w:tab w:val="num" w:pos="1191"/>
        </w:tabs>
        <w:ind w:left="1191" w:hanging="454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"/>
  </w:num>
  <w:num w:numId="3">
    <w:abstractNumId w:val="21"/>
  </w:num>
  <w:num w:numId="4">
    <w:abstractNumId w:val="9"/>
  </w:num>
  <w:num w:numId="5">
    <w:abstractNumId w:val="19"/>
  </w:num>
  <w:num w:numId="6">
    <w:abstractNumId w:val="2"/>
  </w:num>
  <w:num w:numId="7">
    <w:abstractNumId w:val="6"/>
  </w:num>
  <w:num w:numId="8">
    <w:abstractNumId w:val="16"/>
  </w:num>
  <w:num w:numId="9">
    <w:abstractNumId w:val="22"/>
  </w:num>
  <w:num w:numId="10">
    <w:abstractNumId w:val="28"/>
  </w:num>
  <w:num w:numId="11">
    <w:abstractNumId w:val="31"/>
  </w:num>
  <w:num w:numId="12">
    <w:abstractNumId w:val="29"/>
  </w:num>
  <w:num w:numId="13">
    <w:abstractNumId w:val="34"/>
  </w:num>
  <w:num w:numId="14">
    <w:abstractNumId w:val="38"/>
  </w:num>
  <w:num w:numId="15">
    <w:abstractNumId w:val="15"/>
  </w:num>
  <w:num w:numId="16">
    <w:abstractNumId w:val="12"/>
  </w:num>
  <w:num w:numId="17">
    <w:abstractNumId w:val="1"/>
  </w:num>
  <w:num w:numId="18">
    <w:abstractNumId w:val="7"/>
  </w:num>
  <w:num w:numId="19">
    <w:abstractNumId w:val="32"/>
  </w:num>
  <w:num w:numId="20">
    <w:abstractNumId w:val="23"/>
  </w:num>
  <w:num w:numId="21">
    <w:abstractNumId w:val="25"/>
  </w:num>
  <w:num w:numId="22">
    <w:abstractNumId w:val="18"/>
  </w:num>
  <w:num w:numId="23">
    <w:abstractNumId w:val="30"/>
  </w:num>
  <w:num w:numId="24">
    <w:abstractNumId w:val="5"/>
  </w:num>
  <w:num w:numId="25">
    <w:abstractNumId w:val="4"/>
  </w:num>
  <w:num w:numId="26">
    <w:abstractNumId w:val="20"/>
  </w:num>
  <w:num w:numId="27">
    <w:abstractNumId w:val="24"/>
  </w:num>
  <w:num w:numId="28">
    <w:abstractNumId w:val="0"/>
  </w:num>
  <w:num w:numId="29">
    <w:abstractNumId w:val="27"/>
  </w:num>
  <w:num w:numId="30">
    <w:abstractNumId w:val="10"/>
  </w:num>
  <w:num w:numId="31">
    <w:abstractNumId w:val="14"/>
  </w:num>
  <w:num w:numId="32">
    <w:abstractNumId w:val="17"/>
  </w:num>
  <w:num w:numId="33">
    <w:abstractNumId w:val="33"/>
  </w:num>
  <w:num w:numId="34">
    <w:abstractNumId w:val="8"/>
  </w:num>
  <w:num w:numId="35">
    <w:abstractNumId w:val="35"/>
  </w:num>
  <w:num w:numId="36">
    <w:abstractNumId w:val="26"/>
  </w:num>
  <w:num w:numId="37">
    <w:abstractNumId w:val="11"/>
  </w:num>
  <w:num w:numId="38">
    <w:abstractNumId w:val="3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1E"/>
    <w:rsid w:val="000E5A1F"/>
    <w:rsid w:val="000F0BE4"/>
    <w:rsid w:val="001B01AB"/>
    <w:rsid w:val="001B55A0"/>
    <w:rsid w:val="001C6081"/>
    <w:rsid w:val="002303A4"/>
    <w:rsid w:val="0023121E"/>
    <w:rsid w:val="002319E2"/>
    <w:rsid w:val="00260D98"/>
    <w:rsid w:val="002747D4"/>
    <w:rsid w:val="002A33A4"/>
    <w:rsid w:val="00321CE9"/>
    <w:rsid w:val="003571E8"/>
    <w:rsid w:val="003615FE"/>
    <w:rsid w:val="00380ED0"/>
    <w:rsid w:val="003D445D"/>
    <w:rsid w:val="004228E2"/>
    <w:rsid w:val="00427934"/>
    <w:rsid w:val="0043288E"/>
    <w:rsid w:val="00446CB6"/>
    <w:rsid w:val="004B60AA"/>
    <w:rsid w:val="00503592"/>
    <w:rsid w:val="00511EFB"/>
    <w:rsid w:val="00533C46"/>
    <w:rsid w:val="005B40E4"/>
    <w:rsid w:val="00601F16"/>
    <w:rsid w:val="00642F66"/>
    <w:rsid w:val="00754F09"/>
    <w:rsid w:val="0075570E"/>
    <w:rsid w:val="00773A5E"/>
    <w:rsid w:val="00791F2D"/>
    <w:rsid w:val="007A34B2"/>
    <w:rsid w:val="007D1571"/>
    <w:rsid w:val="008131F3"/>
    <w:rsid w:val="0082057E"/>
    <w:rsid w:val="008424FA"/>
    <w:rsid w:val="008D0A3E"/>
    <w:rsid w:val="008E19B1"/>
    <w:rsid w:val="00945931"/>
    <w:rsid w:val="00A13F44"/>
    <w:rsid w:val="00AA6C16"/>
    <w:rsid w:val="00AF7C19"/>
    <w:rsid w:val="00B47022"/>
    <w:rsid w:val="00B51FFB"/>
    <w:rsid w:val="00BC5ADF"/>
    <w:rsid w:val="00BE5C04"/>
    <w:rsid w:val="00CD05AD"/>
    <w:rsid w:val="00CE06E8"/>
    <w:rsid w:val="00D1040B"/>
    <w:rsid w:val="00D326EE"/>
    <w:rsid w:val="00D73A50"/>
    <w:rsid w:val="00D8598A"/>
    <w:rsid w:val="00D873DD"/>
    <w:rsid w:val="00DC5877"/>
    <w:rsid w:val="00E27B5B"/>
    <w:rsid w:val="00E60818"/>
    <w:rsid w:val="00E72B8D"/>
    <w:rsid w:val="00E76932"/>
    <w:rsid w:val="00F52B97"/>
    <w:rsid w:val="00F7576A"/>
    <w:rsid w:val="00F9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5F5D1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unhideWhenUsed/>
    <w:rsid w:val="00F93E26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F93E26"/>
    <w:rPr>
      <w:rFonts w:ascii="Lucida Grande" w:hAnsi="Lucida Grande"/>
      <w:sz w:val="18"/>
      <w:szCs w:val="18"/>
    </w:rPr>
  </w:style>
  <w:style w:type="paragraph" w:customStyle="1" w:styleId="Paragraphestandard">
    <w:name w:val="[Paragraphe standard]"/>
    <w:basedOn w:val="Normal"/>
    <w:uiPriority w:val="99"/>
    <w:rsid w:val="00F93E2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Lienhypertexte">
    <w:name w:val="Hyperlink"/>
    <w:basedOn w:val="Policepardfaut"/>
    <w:uiPriority w:val="99"/>
    <w:unhideWhenUsed/>
    <w:rsid w:val="00B47022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47022"/>
    <w:rPr>
      <w:color w:val="800080" w:themeColor="followedHyperlink"/>
      <w:u w:val="single"/>
    </w:rPr>
  </w:style>
  <w:style w:type="paragraph" w:customStyle="1" w:styleId="Aucunstyle">
    <w:name w:val="[Aucun style]"/>
    <w:rsid w:val="002303A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En-tte">
    <w:name w:val="header"/>
    <w:basedOn w:val="Normal"/>
    <w:link w:val="En-tteCar"/>
    <w:uiPriority w:val="99"/>
    <w:unhideWhenUsed/>
    <w:rsid w:val="00B51FF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51FFB"/>
  </w:style>
  <w:style w:type="paragraph" w:styleId="Pieddepage">
    <w:name w:val="footer"/>
    <w:basedOn w:val="Normal"/>
    <w:link w:val="PieddepageCar"/>
    <w:uiPriority w:val="99"/>
    <w:unhideWhenUsed/>
    <w:rsid w:val="00B51FF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51FFB"/>
  </w:style>
  <w:style w:type="character" w:styleId="Mentionnonrsolue">
    <w:name w:val="Unresolved Mention"/>
    <w:basedOn w:val="Policepardfaut"/>
    <w:uiPriority w:val="99"/>
    <w:semiHidden/>
    <w:unhideWhenUsed/>
    <w:rsid w:val="0023121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jp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mailto:adresse@email.zz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yperlink" Target="mailto:adresse@email.zz" TargetMode="Externa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-lau\AppData\Roaming\Microsoft\Templates\CV%20moderne%20color&#233;%20(design%20vertical)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117AA435-881C-4F11-9414-A1097715BE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 moderne coloré (design vertical).dotx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CV moderne coloré (design vertical)</vt:lpstr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moderne coloré (design vertical)</dc:title>
  <dc:subject/>
  <dc:creator/>
  <cp:keywords/>
  <dc:description/>
  <cp:lastModifiedBy/>
  <cp:revision>1</cp:revision>
  <dcterms:created xsi:type="dcterms:W3CDTF">2017-07-11T13:17:00Z</dcterms:created>
  <dcterms:modified xsi:type="dcterms:W3CDTF">2017-09-07T07:21:00Z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TC043158559991</vt:lpwstr>
  </property>
</Properties>
</file>